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25F8A678" w:rsidR="00585CB5" w:rsidRDefault="00585CB5" w:rsidP="00585CB5">
      <w:pPr>
        <w:pStyle w:val="Header"/>
        <w:rPr>
          <w:bCs/>
          <w:noProof w:val="0"/>
          <w:sz w:val="24"/>
          <w:lang w:val="en-GB"/>
        </w:rPr>
      </w:pPr>
      <w:r>
        <w:rPr>
          <w:bCs/>
          <w:noProof w:val="0"/>
          <w:sz w:val="24"/>
          <w:lang w:val="en-GB"/>
        </w:rPr>
        <w:t>3GPP TSG RAN WG1#88</w:t>
      </w:r>
      <w:r w:rsidR="00E06C7F">
        <w:rPr>
          <w:bCs/>
          <w:noProof w:val="0"/>
          <w:sz w:val="24"/>
          <w:lang w:val="en-GB"/>
        </w:rPr>
        <w:t>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r>
      <w:r w:rsidR="00EE3C76" w:rsidRPr="00EE3C76">
        <w:rPr>
          <w:bCs/>
          <w:noProof w:val="0"/>
          <w:sz w:val="24"/>
          <w:lang w:val="en-GB"/>
        </w:rPr>
        <w:t>R1-170</w:t>
      </w:r>
      <w:r w:rsidR="000433DA">
        <w:rPr>
          <w:bCs/>
          <w:noProof w:val="0"/>
          <w:sz w:val="24"/>
          <w:lang w:val="en-GB"/>
        </w:rPr>
        <w:t>5237</w:t>
      </w:r>
    </w:p>
    <w:p w14:paraId="3E44C896" w14:textId="1C96FF56" w:rsidR="00E06C7F" w:rsidRDefault="00E06C7F" w:rsidP="00CA26CE">
      <w:pPr>
        <w:pStyle w:val="Header"/>
        <w:rPr>
          <w:bCs/>
          <w:noProof w:val="0"/>
          <w:sz w:val="24"/>
          <w:lang w:val="en-GB"/>
        </w:rPr>
      </w:pPr>
      <w:r>
        <w:rPr>
          <w:noProof w:val="0"/>
          <w:sz w:val="24"/>
          <w:lang w:val="en-GB"/>
        </w:rPr>
        <w:t xml:space="preserve">Spokane, </w:t>
      </w:r>
      <w:r w:rsidR="007E1BEE">
        <w:rPr>
          <w:noProof w:val="0"/>
          <w:sz w:val="24"/>
          <w:lang w:val="en-GB"/>
        </w:rPr>
        <w:t xml:space="preserve">WA, </w:t>
      </w:r>
      <w:r>
        <w:rPr>
          <w:noProof w:val="0"/>
          <w:sz w:val="24"/>
          <w:lang w:val="en-GB"/>
        </w:rPr>
        <w:t>USA</w:t>
      </w:r>
      <w:bookmarkStart w:id="0" w:name="_GoBack"/>
      <w:bookmarkEnd w:id="0"/>
      <w:r>
        <w:rPr>
          <w:noProof w:val="0"/>
          <w:sz w:val="24"/>
          <w:lang w:val="en-GB"/>
        </w:rPr>
        <w:t>, April 3</w:t>
      </w:r>
      <w:r w:rsidRPr="00D23436">
        <w:rPr>
          <w:noProof w:val="0"/>
          <w:sz w:val="24"/>
          <w:vertAlign w:val="superscript"/>
          <w:lang w:val="en-GB"/>
        </w:rPr>
        <w:t>rd</w:t>
      </w:r>
      <w:r>
        <w:rPr>
          <w:noProof w:val="0"/>
          <w:sz w:val="24"/>
          <w:lang w:val="en-GB"/>
        </w:rPr>
        <w:t xml:space="preserve"> - 7</w:t>
      </w:r>
      <w:r w:rsidRPr="00D23436">
        <w:rPr>
          <w:noProof w:val="0"/>
          <w:sz w:val="24"/>
          <w:vertAlign w:val="superscript"/>
          <w:lang w:val="en-GB"/>
        </w:rPr>
        <w:t>th</w:t>
      </w:r>
      <w:r w:rsidR="000433DA">
        <w:rPr>
          <w:bCs/>
          <w:noProof w:val="0"/>
          <w:sz w:val="24"/>
          <w:lang w:val="en-GB"/>
        </w:rPr>
        <w:t>, 2017</w:t>
      </w:r>
    </w:p>
    <w:p w14:paraId="48E1CB0D" w14:textId="77777777" w:rsidR="00CA26CE" w:rsidRPr="0016316A" w:rsidRDefault="00CA26CE" w:rsidP="00CA26CE">
      <w:pPr>
        <w:pStyle w:val="Header"/>
        <w:rPr>
          <w:bCs/>
          <w:noProof w:val="0"/>
          <w:sz w:val="24"/>
          <w:lang w:val="en-GB" w:eastAsia="ja-JP"/>
        </w:rPr>
      </w:pPr>
    </w:p>
    <w:p w14:paraId="48E1CB0E" w14:textId="5066BD6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04161">
        <w:rPr>
          <w:rFonts w:cs="Arial"/>
          <w:b/>
          <w:bCs/>
          <w:sz w:val="24"/>
        </w:rPr>
        <w:t>8.1.3.2.4</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2084F">
        <w:rPr>
          <w:rFonts w:ascii="Arial" w:hAnsi="Arial" w:cs="Arial"/>
          <w:b/>
          <w:bCs/>
          <w:sz w:val="24"/>
        </w:rPr>
        <w:t>UCI multiplexing in the presence of UL data</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77777777" w:rsidR="0034111C" w:rsidRPr="0016316A" w:rsidRDefault="0034111C">
      <w:pPr>
        <w:pStyle w:val="Heading1"/>
      </w:pPr>
      <w:r w:rsidRPr="0016316A">
        <w:t>1</w:t>
      </w:r>
      <w:r w:rsidRPr="0016316A">
        <w:tab/>
      </w:r>
      <w:r w:rsidR="00EE7FA7" w:rsidRPr="0016316A">
        <w:t>Introduction</w:t>
      </w:r>
    </w:p>
    <w:p w14:paraId="48E1CB13" w14:textId="65898EF6" w:rsidR="00341E60" w:rsidRDefault="00E06C7F" w:rsidP="00513839">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22034448" w:rsidR="0078539D" w:rsidRDefault="00BE4EC9" w:rsidP="00E13EE4">
      <w:pPr>
        <w:spacing w:after="120"/>
        <w:jc w:val="both"/>
      </w:pPr>
      <w:r>
        <w:rPr>
          <w:bCs/>
        </w:rPr>
        <w:t xml:space="preserve">This contribution relates to </w:t>
      </w:r>
      <w:r w:rsidR="00A051D9">
        <w:rPr>
          <w:bCs/>
        </w:rPr>
        <w:t>uplink control signalling in</w:t>
      </w:r>
      <w:r w:rsidR="00536930">
        <w:rPr>
          <w:bCs/>
        </w:rPr>
        <w:t xml:space="preserve"> the presence of UL data</w:t>
      </w:r>
      <w:r w:rsidR="00CC300C">
        <w:rPr>
          <w:bCs/>
        </w:rPr>
        <w:t>.</w:t>
      </w:r>
      <w:r w:rsidR="000B0C45">
        <w:rPr>
          <w:bCs/>
        </w:rPr>
        <w:t xml:space="preserve"> </w:t>
      </w:r>
      <w:r w:rsidR="00BA4A54">
        <w:rPr>
          <w:bCs/>
        </w:rPr>
        <w:t xml:space="preserve">We provide details related to </w:t>
      </w:r>
      <w:r w:rsidR="00635AF1">
        <w:rPr>
          <w:bCs/>
        </w:rPr>
        <w:t xml:space="preserve">the design of </w:t>
      </w:r>
      <w:r w:rsidR="002212C9">
        <w:rPr>
          <w:bCs/>
        </w:rPr>
        <w:t xml:space="preserve">long </w:t>
      </w:r>
      <w:r w:rsidR="00536930">
        <w:rPr>
          <w:bCs/>
        </w:rPr>
        <w:t xml:space="preserve">PUCCH </w:t>
      </w:r>
      <w:r w:rsidR="002212C9">
        <w:rPr>
          <w:bCs/>
        </w:rPr>
        <w:t>and short PUCCH</w:t>
      </w:r>
      <w:r w:rsidR="00A051D9">
        <w:rPr>
          <w:bCs/>
        </w:rPr>
        <w:t xml:space="preserve"> </w:t>
      </w:r>
      <w:r w:rsidR="00E66383">
        <w:rPr>
          <w:bCs/>
        </w:rPr>
        <w:t xml:space="preserve">in </w:t>
      </w:r>
      <w:r w:rsidR="00BA4A54">
        <w:rPr>
          <w:rFonts w:eastAsia="MS Mincho"/>
          <w:lang w:val="en-US" w:eastAsia="ja-JP"/>
        </w:rPr>
        <w:t>companion contribution</w:t>
      </w:r>
      <w:r w:rsidR="00AB16D3">
        <w:rPr>
          <w:rFonts w:eastAsia="MS Mincho"/>
          <w:lang w:val="en-US" w:eastAsia="ja-JP"/>
        </w:rPr>
        <w:t>s</w:t>
      </w:r>
      <w:r w:rsidR="00BA4A54">
        <w:rPr>
          <w:rFonts w:eastAsia="MS Mincho"/>
          <w:lang w:val="en-US" w:eastAsia="ja-JP"/>
        </w:rPr>
        <w:t xml:space="preserve"> [</w:t>
      </w:r>
      <w:r w:rsidR="00BB3CD3">
        <w:rPr>
          <w:rFonts w:eastAsia="MS Mincho"/>
          <w:lang w:val="en-US" w:eastAsia="ja-JP"/>
        </w:rPr>
        <w:t>4</w:t>
      </w:r>
      <w:r w:rsidR="005C22F9">
        <w:rPr>
          <w:rFonts w:eastAsia="MS Mincho"/>
          <w:lang w:val="en-US" w:eastAsia="ja-JP"/>
        </w:rPr>
        <w:t>]</w:t>
      </w:r>
      <w:r w:rsidR="00AB16D3">
        <w:rPr>
          <w:rFonts w:eastAsia="MS Mincho"/>
          <w:lang w:val="en-US" w:eastAsia="ja-JP"/>
        </w:rPr>
        <w:t xml:space="preserve"> and [</w:t>
      </w:r>
      <w:r w:rsidR="00BB3CD3">
        <w:rPr>
          <w:rFonts w:eastAsia="MS Mincho"/>
          <w:lang w:val="en-US" w:eastAsia="ja-JP"/>
        </w:rPr>
        <w:t>5</w:t>
      </w:r>
      <w:r w:rsidR="00AB16D3">
        <w:rPr>
          <w:rFonts w:eastAsia="MS Mincho"/>
          <w:lang w:val="en-US" w:eastAsia="ja-JP"/>
        </w:rPr>
        <w:t>]</w:t>
      </w:r>
      <w:r w:rsidR="00635AF1">
        <w:rPr>
          <w:rFonts w:eastAsia="MS Mincho"/>
          <w:lang w:val="en-US" w:eastAsia="ja-JP"/>
        </w:rPr>
        <w:t>, respectively</w:t>
      </w:r>
      <w:r w:rsidR="005C22F9">
        <w:rPr>
          <w:rFonts w:eastAsia="MS Mincho"/>
          <w:lang w:val="en-US" w:eastAsia="ja-JP"/>
        </w:rPr>
        <w:t>.</w:t>
      </w:r>
    </w:p>
    <w:p w14:paraId="48E1CB38" w14:textId="70DB7FE7"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1F097D87" w14:textId="725F469C" w:rsidR="00AB16D3" w:rsidRDefault="00AB16D3" w:rsidP="00AA7DD6">
      <w:pPr>
        <w:pStyle w:val="BodyText"/>
        <w:overflowPunct/>
        <w:autoSpaceDE/>
        <w:autoSpaceDN/>
        <w:adjustRightInd/>
        <w:spacing w:after="60"/>
        <w:jc w:val="both"/>
        <w:textAlignment w:val="auto"/>
      </w:pPr>
      <w:r>
        <w:rPr>
          <w:lang w:val="en-US"/>
        </w:rPr>
        <w:t xml:space="preserve">In order to minimize the scheduler complexity, there is a need </w:t>
      </w:r>
      <w:r w:rsidR="00635AF1">
        <w:rPr>
          <w:lang w:val="en-US"/>
        </w:rPr>
        <w:t xml:space="preserve">to </w:t>
      </w:r>
      <w:r>
        <w:rPr>
          <w:lang w:val="en-US"/>
        </w:rPr>
        <w:t xml:space="preserve">support </w:t>
      </w:r>
      <w:r>
        <w:t>uplink control information (such as HARQ-ACK) transmission simultaneously with UL data. According to decisions made in RAN1#87</w:t>
      </w:r>
      <w:r w:rsidR="00BB3CD3">
        <w:t xml:space="preserve"> [3]</w:t>
      </w:r>
      <w:r w:rsidR="00E06C7F">
        <w:t xml:space="preserve"> during </w:t>
      </w:r>
      <w:r w:rsidR="00C10E9C">
        <w:t xml:space="preserve">the </w:t>
      </w:r>
      <w:r w:rsidR="00E06C7F">
        <w:t>NR SI,</w:t>
      </w:r>
      <w:r>
        <w:t xml:space="preserve"> the following functionalities are supported:</w:t>
      </w:r>
    </w:p>
    <w:p w14:paraId="4A2172A4" w14:textId="69816C15" w:rsidR="00AB16D3" w:rsidRDefault="00AB16D3" w:rsidP="00AA7DD6">
      <w:pPr>
        <w:pStyle w:val="BodyText"/>
        <w:numPr>
          <w:ilvl w:val="0"/>
          <w:numId w:val="8"/>
        </w:numPr>
        <w:overflowPunct/>
        <w:autoSpaceDE/>
        <w:autoSpaceDN/>
        <w:adjustRightInd/>
        <w:spacing w:after="60"/>
        <w:jc w:val="both"/>
        <w:textAlignment w:val="auto"/>
      </w:pPr>
      <w:r>
        <w:t>Simultaneous transmission of PUCCH and PUSCH at least for the long PUCCH format</w:t>
      </w:r>
      <w:r w:rsidR="00BB3CD3">
        <w:t>, and</w:t>
      </w:r>
    </w:p>
    <w:p w14:paraId="13F3BB3E" w14:textId="4C24C150" w:rsidR="002A0E68" w:rsidRDefault="00B70D23" w:rsidP="00AA7DD6">
      <w:pPr>
        <w:pStyle w:val="BodyText"/>
        <w:numPr>
          <w:ilvl w:val="0"/>
          <w:numId w:val="8"/>
        </w:numPr>
        <w:overflowPunct/>
        <w:autoSpaceDE/>
        <w:autoSpaceDN/>
        <w:adjustRightInd/>
        <w:ind w:left="714" w:hanging="357"/>
        <w:jc w:val="both"/>
        <w:textAlignment w:val="auto"/>
      </w:pPr>
      <w:r>
        <w:t>M</w:t>
      </w:r>
      <w:r w:rsidR="00AB16D3">
        <w:t xml:space="preserve">ultiplexing </w:t>
      </w:r>
      <w:r>
        <w:t xml:space="preserve">of </w:t>
      </w:r>
      <w:r w:rsidR="00AB16D3">
        <w:t>UCI and UL data on PUSCH</w:t>
      </w:r>
      <w:r>
        <w:t xml:space="preserve"> resources</w:t>
      </w:r>
      <w:r w:rsidR="00BB3CD3">
        <w:t>.</w:t>
      </w:r>
    </w:p>
    <w:p w14:paraId="7C6C31B7" w14:textId="7550866D" w:rsidR="00AB16D3" w:rsidRDefault="00AB16D3" w:rsidP="00AB16D3">
      <w:pPr>
        <w:pStyle w:val="BodyText"/>
        <w:overflowPunct/>
        <w:autoSpaceDE/>
        <w:autoSpaceDN/>
        <w:adjustRightInd/>
        <w:jc w:val="both"/>
        <w:textAlignment w:val="auto"/>
      </w:pPr>
      <w:r>
        <w:t xml:space="preserve">From link budget point of view, simultaneous transmission of PUCCH and PUSCH cannot be seen as a </w:t>
      </w:r>
      <w:r w:rsidR="00635AF1">
        <w:t>reasonable</w:t>
      </w:r>
      <w:r>
        <w:t xml:space="preserve"> option for DFT-S-OFDM [6]</w:t>
      </w:r>
      <w:r w:rsidR="002A0E68">
        <w:t>. This means that simultaneous transmission of PUCCH and PUSCH needs to be supported only with</w:t>
      </w:r>
      <w:r>
        <w:t xml:space="preserve"> CP-OFDM waveform. </w:t>
      </w:r>
    </w:p>
    <w:p w14:paraId="470D7AAD" w14:textId="0CD33C49" w:rsidR="00AA7DD6" w:rsidRDefault="00AB16D3" w:rsidP="00AA7DD6">
      <w:pPr>
        <w:rPr>
          <w:i/>
        </w:rPr>
      </w:pPr>
      <w:r>
        <w:rPr>
          <w:b/>
          <w:i/>
        </w:rPr>
        <w:t>Proposal 1</w:t>
      </w:r>
      <w:r>
        <w:t xml:space="preserve">: </w:t>
      </w:r>
      <w:r w:rsidRPr="003C2222">
        <w:rPr>
          <w:i/>
        </w:rPr>
        <w:t>Simultaneous transmission of</w:t>
      </w:r>
      <w:r>
        <w:rPr>
          <w:i/>
        </w:rPr>
        <w:t xml:space="preserve"> long</w:t>
      </w:r>
      <w:r w:rsidRPr="003C2222">
        <w:rPr>
          <w:i/>
        </w:rPr>
        <w:t xml:space="preserve"> PUCCH and PUSCH</w:t>
      </w:r>
      <w:r>
        <w:rPr>
          <w:i/>
        </w:rPr>
        <w:t xml:space="preserve"> is supported only with CP-OFDM waveform.</w:t>
      </w:r>
    </w:p>
    <w:p w14:paraId="0618DCE0" w14:textId="77777777" w:rsidR="00AF75AD" w:rsidRDefault="00AA7DD6" w:rsidP="000433DA">
      <w:pPr>
        <w:pStyle w:val="BodyText"/>
        <w:overflowPunct/>
        <w:autoSpaceDE/>
        <w:autoSpaceDN/>
        <w:adjustRightInd/>
        <w:spacing w:after="60"/>
        <w:jc w:val="both"/>
        <w:textAlignment w:val="auto"/>
      </w:pPr>
      <w:r>
        <w:t xml:space="preserve">There has been </w:t>
      </w:r>
      <w:r w:rsidRPr="00F43D3C">
        <w:t xml:space="preserve">discussion </w:t>
      </w:r>
      <w:r w:rsidR="00D91AF3" w:rsidRPr="000433DA">
        <w:t>[7]-[9</w:t>
      </w:r>
      <w:r w:rsidRPr="00F43D3C">
        <w:t>]</w:t>
      </w:r>
      <w:r>
        <w:t xml:space="preserve"> that </w:t>
      </w:r>
      <w:r w:rsidR="007630E3">
        <w:t>when UE transmits long PUCCH simultaneously with</w:t>
      </w:r>
      <w:r w:rsidR="00D91AF3">
        <w:t xml:space="preserve"> PUSCH, long PUCCH resources may be</w:t>
      </w:r>
      <w:r w:rsidR="007630E3">
        <w:t xml:space="preserve"> moved adjacent or inside</w:t>
      </w:r>
      <w:r w:rsidR="00F302E2">
        <w:t xml:space="preserve"> PUSCH allocation to mitigate</w:t>
      </w:r>
      <w:r w:rsidR="007630E3">
        <w:t xml:space="preserve"> IMD</w:t>
      </w:r>
      <w:r w:rsidR="00D91AF3">
        <w:t xml:space="preserve"> as shown in Figure 1</w:t>
      </w:r>
      <w:r w:rsidR="007630E3">
        <w:t>. However,</w:t>
      </w:r>
      <w:r w:rsidR="00D91AF3">
        <w:t xml:space="preserve"> natural alternative</w:t>
      </w:r>
      <w:r w:rsidR="00AF75AD">
        <w:t xml:space="preserve"> would be to transmit UCI multiplexed</w:t>
      </w:r>
      <w:r w:rsidR="00D91AF3">
        <w:t xml:space="preserve"> on PUSCH.</w:t>
      </w:r>
      <w:r w:rsidR="007630E3">
        <w:t xml:space="preserve"> </w:t>
      </w:r>
      <w:r w:rsidR="00AF75AD">
        <w:t xml:space="preserve">When compared to the transmission of UCI multiplexed on PUSCH, moving PUCCH and </w:t>
      </w:r>
      <w:r w:rsidR="007630E3">
        <w:t xml:space="preserve">using long PUCCH channelization within PUSCH allocation (or adjacent to) is not attractive option: </w:t>
      </w:r>
    </w:p>
    <w:p w14:paraId="21149028" w14:textId="5074A8F5" w:rsidR="00AF75AD" w:rsidRDefault="00AF75AD" w:rsidP="000433DA">
      <w:pPr>
        <w:pStyle w:val="BodyText"/>
        <w:numPr>
          <w:ilvl w:val="0"/>
          <w:numId w:val="10"/>
        </w:numPr>
        <w:overflowPunct/>
        <w:autoSpaceDE/>
        <w:autoSpaceDN/>
        <w:adjustRightInd/>
        <w:spacing w:after="60"/>
        <w:jc w:val="both"/>
        <w:textAlignment w:val="auto"/>
      </w:pPr>
      <w:r>
        <w:t>When PUCCH resources are moved inside PUSCH allocation, PUCCH will occupy 1 PRB. This is excessive UCI overhead especially when UCI contains only couple of bits e.g. for HARQ ACK. When PUCCH resources are moved adjacent to PUSCH allocation, the situation is even worse with UCI overhead of 2 PRBs: another PRB</w:t>
      </w:r>
      <w:r w:rsidR="00F43D3C">
        <w:t xml:space="preserve"> is wasted as it</w:t>
      </w:r>
      <w:r>
        <w:t xml:space="preserve"> cannot be allocated to any other UE due to </w:t>
      </w:r>
      <w:r w:rsidR="00F43D3C">
        <w:t xml:space="preserve">PUCCH </w:t>
      </w:r>
      <w:r>
        <w:t>frequency hopp</w:t>
      </w:r>
      <w:r w:rsidR="00F43D3C">
        <w:t>ing, as shown in Fig.</w:t>
      </w:r>
      <w:r>
        <w:t xml:space="preserve"> 1. </w:t>
      </w:r>
    </w:p>
    <w:p w14:paraId="4F3752B5" w14:textId="61900833" w:rsidR="00AF75AD" w:rsidRDefault="00F43D3C" w:rsidP="000433DA">
      <w:pPr>
        <w:pStyle w:val="BodyText"/>
        <w:numPr>
          <w:ilvl w:val="0"/>
          <w:numId w:val="10"/>
        </w:numPr>
        <w:overflowPunct/>
        <w:autoSpaceDE/>
        <w:autoSpaceDN/>
        <w:adjustRightInd/>
        <w:jc w:val="both"/>
        <w:textAlignment w:val="auto"/>
      </w:pPr>
      <w:r>
        <w:t xml:space="preserve">With UCI multiplexed on PUSCH, it benefits from full frequency diversity within PUSCH allocation. With PUCCH channelization, UCI is transmitted only on 2 frequency locations. </w:t>
      </w:r>
      <w:r w:rsidR="007630E3">
        <w:t xml:space="preserve"> </w:t>
      </w:r>
    </w:p>
    <w:p w14:paraId="5928DE47" w14:textId="4F0C8A86" w:rsidR="00AA7DD6" w:rsidRDefault="00AF75AD" w:rsidP="00AA7DD6">
      <w:pPr>
        <w:pStyle w:val="BodyText"/>
        <w:overflowPunct/>
        <w:autoSpaceDE/>
        <w:autoSpaceDN/>
        <w:adjustRightInd/>
        <w:jc w:val="both"/>
        <w:textAlignment w:val="auto"/>
      </w:pPr>
      <w:r>
        <w:t>Further, introducing additional mechanism to move PUCCH on PUSCH resources in addition to the multiplexing of UCI on PUSCH increases just system</w:t>
      </w:r>
      <w:r w:rsidR="00C10E9C">
        <w:t xml:space="preserve"> complexity without any </w:t>
      </w:r>
      <w:r>
        <w:t xml:space="preserve">benefits. </w:t>
      </w:r>
      <w:r w:rsidR="007630E3">
        <w:t>Hence</w:t>
      </w:r>
      <w:r w:rsidR="00F302E2">
        <w:t xml:space="preserve"> </w:t>
      </w:r>
      <w:r w:rsidR="007630E3">
        <w:t>we see that UCI should be</w:t>
      </w:r>
      <w:r w:rsidR="00C10E9C">
        <w:t xml:space="preserve"> transmitted</w:t>
      </w:r>
      <w:r w:rsidR="00F302E2">
        <w:t xml:space="preserve"> on </w:t>
      </w:r>
      <w:r w:rsidR="00C10E9C">
        <w:t>PUSCH, using the</w:t>
      </w:r>
      <w:r>
        <w:t xml:space="preserve"> UCI multiplexing</w:t>
      </w:r>
      <w:r w:rsidR="00F302E2">
        <w:t xml:space="preserve"> mecha</w:t>
      </w:r>
      <w:r w:rsidR="00C10E9C">
        <w:t>nism</w:t>
      </w:r>
      <w:r w:rsidR="00F302E2">
        <w:t xml:space="preserve">, instead of moving long PUCCH inside or adjacent to PUSCH resources in </w:t>
      </w:r>
      <w:r w:rsidR="00C10E9C">
        <w:t xml:space="preserve">the </w:t>
      </w:r>
      <w:r w:rsidR="00F302E2">
        <w:t>cases where simultaneous long PUCCH and PUSCH creates problematic IMD.</w:t>
      </w:r>
      <w:r w:rsidR="007630E3">
        <w:t xml:space="preserve">  </w:t>
      </w:r>
    </w:p>
    <w:p w14:paraId="3610012A" w14:textId="1EEB6D27" w:rsidR="00AB16D3" w:rsidRPr="000433DA" w:rsidRDefault="007630E3" w:rsidP="00AA7DD6">
      <w:pPr>
        <w:rPr>
          <w:b/>
        </w:rPr>
      </w:pPr>
      <w:r>
        <w:rPr>
          <w:b/>
          <w:i/>
        </w:rPr>
        <w:t>Observation</w:t>
      </w:r>
      <w:r w:rsidR="00AA7DD6">
        <w:rPr>
          <w:b/>
          <w:i/>
        </w:rPr>
        <w:t xml:space="preserve"> 1</w:t>
      </w:r>
      <w:r w:rsidR="00AA7DD6">
        <w:t xml:space="preserve">: </w:t>
      </w:r>
      <w:r>
        <w:rPr>
          <w:i/>
        </w:rPr>
        <w:t>UCI on PUSCH should be used in cases where s</w:t>
      </w:r>
      <w:r w:rsidR="00AA7DD6" w:rsidRPr="003C2222">
        <w:rPr>
          <w:i/>
        </w:rPr>
        <w:t>imultaneous transmission of</w:t>
      </w:r>
      <w:r w:rsidR="00AA7DD6">
        <w:rPr>
          <w:i/>
        </w:rPr>
        <w:t xml:space="preserve"> long</w:t>
      </w:r>
      <w:r w:rsidR="00AA7DD6" w:rsidRPr="003C2222">
        <w:rPr>
          <w:i/>
        </w:rPr>
        <w:t xml:space="preserve"> PUCCH and PUSCH</w:t>
      </w:r>
      <w:r>
        <w:rPr>
          <w:i/>
        </w:rPr>
        <w:t xml:space="preserve"> is problematic.</w:t>
      </w:r>
    </w:p>
    <w:p w14:paraId="13E0B6B0" w14:textId="51AF2078" w:rsidR="00D91AF3" w:rsidRPr="000433DA" w:rsidRDefault="00D91AF3" w:rsidP="000433DA">
      <w:pPr>
        <w:spacing w:after="240"/>
        <w:jc w:val="center"/>
      </w:pPr>
      <w:r w:rsidRPr="00D91AF3">
        <w:rPr>
          <w:noProof/>
          <w:lang w:val="en-US" w:eastAsia="zh-CN"/>
        </w:rPr>
        <w:lastRenderedPageBreak/>
        <w:drawing>
          <wp:inline distT="0" distB="0" distL="0" distR="0" wp14:anchorId="31506392" wp14:editId="10935C4F">
            <wp:extent cx="3686175" cy="2469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9316" cy="2478595"/>
                    </a:xfrm>
                    <a:prstGeom prst="rect">
                      <a:avLst/>
                    </a:prstGeom>
                    <a:noFill/>
                    <a:ln>
                      <a:noFill/>
                    </a:ln>
                  </pic:spPr>
                </pic:pic>
              </a:graphicData>
            </a:graphic>
          </wp:inline>
        </w:drawing>
      </w:r>
    </w:p>
    <w:p w14:paraId="0C7D327A" w14:textId="64597E53" w:rsidR="00D91AF3" w:rsidRPr="000433DA" w:rsidRDefault="00D91AF3" w:rsidP="000433DA">
      <w:pPr>
        <w:spacing w:after="240"/>
        <w:jc w:val="center"/>
        <w:rPr>
          <w:b/>
          <w:i/>
          <w:lang w:val="en-US"/>
        </w:rPr>
      </w:pPr>
      <w:r w:rsidRPr="00286BD1">
        <w:rPr>
          <w:b/>
          <w:lang w:val="en-US"/>
        </w:rPr>
        <w:t xml:space="preserve">Figure </w:t>
      </w:r>
      <w:r>
        <w:rPr>
          <w:b/>
        </w:rPr>
        <w:t>1.</w:t>
      </w:r>
      <w:r w:rsidRPr="00286BD1">
        <w:rPr>
          <w:b/>
          <w:lang w:val="en-US"/>
        </w:rPr>
        <w:t xml:space="preserve"> </w:t>
      </w:r>
      <w:r>
        <w:rPr>
          <w:b/>
          <w:lang w:val="en-US"/>
        </w:rPr>
        <w:t xml:space="preserve">Moving PUCCH resources adjacent to or inside PUSCH allocation. </w:t>
      </w:r>
    </w:p>
    <w:p w14:paraId="48E1CB3A" w14:textId="28E08303" w:rsidR="00C52D38" w:rsidRDefault="00AB16D3" w:rsidP="00AA7DD6">
      <w:pPr>
        <w:spacing w:after="120"/>
        <w:jc w:val="both"/>
        <w:rPr>
          <w:b/>
          <w:i/>
        </w:rPr>
      </w:pPr>
      <w:r>
        <w:t>TDM multiplexing between UCI and UL data is supported already in LTE</w:t>
      </w:r>
      <w:r w:rsidR="00C52D38">
        <w:t xml:space="preserve">. However, the multiplexing solution defined in LTE is not </w:t>
      </w:r>
      <w:r w:rsidR="00E43DB3">
        <w:t xml:space="preserve">a good solution </w:t>
      </w:r>
      <w:r w:rsidR="00C52D38">
        <w:t xml:space="preserve">for NR </w:t>
      </w:r>
      <w:r w:rsidR="00876052">
        <w:t xml:space="preserve">since </w:t>
      </w:r>
      <w:r w:rsidR="00A901DA">
        <w:t>i</w:t>
      </w:r>
      <w:r w:rsidR="00A901DA">
        <w:rPr>
          <w:lang w:val="en-US"/>
        </w:rPr>
        <w:t>t</w:t>
      </w:r>
      <w:r w:rsidR="00C52D38" w:rsidRPr="00C52D38">
        <w:rPr>
          <w:lang w:val="en-US"/>
        </w:rPr>
        <w:t xml:space="preserve"> does not provide frequency diversity</w:t>
      </w:r>
      <w:r w:rsidR="00A901DA">
        <w:rPr>
          <w:lang w:val="en-US"/>
        </w:rPr>
        <w:t xml:space="preserve"> for UCI</w:t>
      </w:r>
      <w:r w:rsidR="00C52D38" w:rsidRPr="00C52D38">
        <w:rPr>
          <w:lang w:val="en-US"/>
        </w:rPr>
        <w:t xml:space="preserve"> in the case</w:t>
      </w:r>
      <w:r w:rsidR="00A901DA">
        <w:rPr>
          <w:lang w:val="en-US"/>
        </w:rPr>
        <w:t>s</w:t>
      </w:r>
      <w:r w:rsidR="00C52D38" w:rsidRPr="00C52D38">
        <w:rPr>
          <w:lang w:val="en-US"/>
        </w:rPr>
        <w:t xml:space="preserve"> when </w:t>
      </w:r>
      <w:r w:rsidR="00C52D38">
        <w:rPr>
          <w:lang w:val="en-US"/>
        </w:rPr>
        <w:t>CP-</w:t>
      </w:r>
      <w:r w:rsidR="00C52D38" w:rsidRPr="00C52D38">
        <w:rPr>
          <w:lang w:val="en-US"/>
        </w:rPr>
        <w:t>OFDM is applied</w:t>
      </w:r>
      <w:r w:rsidR="00876052">
        <w:rPr>
          <w:lang w:val="en-US"/>
        </w:rPr>
        <w:t>.</w:t>
      </w:r>
      <w:r w:rsidR="00DB261F">
        <w:rPr>
          <w:lang w:val="en-US"/>
        </w:rPr>
        <w:t xml:space="preserve"> Furthermore, t</w:t>
      </w:r>
      <w:r w:rsidR="00C52D38" w:rsidRPr="00C52D38">
        <w:rPr>
          <w:lang w:val="en-US"/>
        </w:rPr>
        <w:t xml:space="preserve">here is a need to have simplification compared to LTE operation. </w:t>
      </w:r>
      <w:r w:rsidR="00DB261F">
        <w:t xml:space="preserve">For example, in the case when HARQ-ACK is multiplexed with UL data on </w:t>
      </w:r>
      <w:r w:rsidR="00C52D38" w:rsidRPr="00C52D38">
        <w:t>PUSCH, LTE applies data puncturing</w:t>
      </w:r>
      <w:r w:rsidR="00DB261F">
        <w:t>,</w:t>
      </w:r>
      <w:r w:rsidR="00C52D38" w:rsidRPr="00C52D38">
        <w:t xml:space="preserve"> which results in multiple hypothesis testing at eNB side</w:t>
      </w:r>
      <w:r w:rsidR="00DB261F">
        <w:t>.</w:t>
      </w:r>
    </w:p>
    <w:p w14:paraId="69F18746" w14:textId="521E059F" w:rsidR="00BB3CD3" w:rsidRDefault="00C52D38" w:rsidP="00AA7DD6">
      <w:pPr>
        <w:rPr>
          <w:i/>
        </w:rPr>
      </w:pPr>
      <w:r>
        <w:rPr>
          <w:b/>
          <w:i/>
        </w:rPr>
        <w:t>Observation</w:t>
      </w:r>
      <w:r w:rsidRPr="00367367">
        <w:rPr>
          <w:b/>
          <w:i/>
        </w:rPr>
        <w:t xml:space="preserve"> </w:t>
      </w:r>
      <w:r w:rsidR="007630E3">
        <w:rPr>
          <w:b/>
          <w:i/>
        </w:rPr>
        <w:t>2</w:t>
      </w:r>
      <w:r>
        <w:t>:</w:t>
      </w:r>
      <w:r>
        <w:rPr>
          <w:i/>
        </w:rPr>
        <w:t xml:space="preserve"> Current </w:t>
      </w:r>
      <w:r w:rsidR="00025DCE">
        <w:rPr>
          <w:i/>
        </w:rPr>
        <w:t xml:space="preserve">UCI multiplexing </w:t>
      </w:r>
      <w:r>
        <w:rPr>
          <w:i/>
        </w:rPr>
        <w:t xml:space="preserve">solution defined in LTE cannot be used as such </w:t>
      </w:r>
      <w:r w:rsidR="00025DCE">
        <w:rPr>
          <w:i/>
        </w:rPr>
        <w:t>in</w:t>
      </w:r>
      <w:r>
        <w:rPr>
          <w:i/>
        </w:rPr>
        <w:t xml:space="preserve"> NR</w:t>
      </w:r>
      <w:r w:rsidR="00476E55">
        <w:rPr>
          <w:i/>
        </w:rPr>
        <w:t>.</w:t>
      </w:r>
      <w:r>
        <w:rPr>
          <w:i/>
        </w:rPr>
        <w:t xml:space="preserve">  </w:t>
      </w:r>
    </w:p>
    <w:p w14:paraId="48E1CB3D" w14:textId="2CB84D77" w:rsidR="00C52D38" w:rsidRPr="00C52D38" w:rsidRDefault="00DB261F" w:rsidP="00AA7DD6">
      <w:pPr>
        <w:spacing w:after="60"/>
        <w:jc w:val="both"/>
        <w:rPr>
          <w:lang w:val="en-US"/>
        </w:rPr>
      </w:pPr>
      <w:r>
        <w:rPr>
          <w:lang w:val="en-US"/>
        </w:rPr>
        <w:t xml:space="preserve">For </w:t>
      </w:r>
      <w:r w:rsidR="00AB16D3">
        <w:rPr>
          <w:lang w:val="en-US"/>
        </w:rPr>
        <w:t>CP-OFDM,</w:t>
      </w:r>
      <w:r>
        <w:rPr>
          <w:lang w:val="en-US"/>
        </w:rPr>
        <w:t xml:space="preserve"> t</w:t>
      </w:r>
      <w:r w:rsidR="00C52D38" w:rsidRPr="00C52D38">
        <w:rPr>
          <w:lang w:val="en-US"/>
        </w:rPr>
        <w:t>he basic assumption is that UCI is conveyed primarily via PUCCH (either short PUCCH TDM</w:t>
      </w:r>
      <w:r w:rsidR="00B313F1">
        <w:rPr>
          <w:lang w:val="en-US"/>
        </w:rPr>
        <w:t>'</w:t>
      </w:r>
      <w:r w:rsidR="00C52D38" w:rsidRPr="00C52D38">
        <w:rPr>
          <w:lang w:val="en-US"/>
        </w:rPr>
        <w:t>ed with UL data, or long PUCCH FDM</w:t>
      </w:r>
      <w:r w:rsidR="00B313F1">
        <w:rPr>
          <w:lang w:val="en-US"/>
        </w:rPr>
        <w:t>’</w:t>
      </w:r>
      <w:r w:rsidR="00C52D38" w:rsidRPr="00C52D38">
        <w:rPr>
          <w:lang w:val="en-US"/>
        </w:rPr>
        <w:t xml:space="preserve">ed with UL data). </w:t>
      </w:r>
      <w:r>
        <w:rPr>
          <w:lang w:val="en-US"/>
        </w:rPr>
        <w:t xml:space="preserve">However, </w:t>
      </w:r>
      <w:r w:rsidR="00AB16D3">
        <w:rPr>
          <w:lang w:val="en-US"/>
        </w:rPr>
        <w:t xml:space="preserve">gNB </w:t>
      </w:r>
      <w:r>
        <w:rPr>
          <w:lang w:val="en-US"/>
        </w:rPr>
        <w:t xml:space="preserve">should have </w:t>
      </w:r>
      <w:r w:rsidR="00C52D38" w:rsidRPr="00C52D38">
        <w:rPr>
          <w:lang w:val="en-US"/>
        </w:rPr>
        <w:t>an opportun</w:t>
      </w:r>
      <w:r>
        <w:rPr>
          <w:lang w:val="en-US"/>
        </w:rPr>
        <w:t>ity to multiplex (at least part</w:t>
      </w:r>
      <w:r w:rsidR="00C52D38" w:rsidRPr="00C52D38">
        <w:rPr>
          <w:lang w:val="en-US"/>
        </w:rPr>
        <w:t xml:space="preserve"> of the</w:t>
      </w:r>
      <w:r>
        <w:rPr>
          <w:lang w:val="en-US"/>
        </w:rPr>
        <w:t>) UCI with UL data on PUSCH. This may be needed e.g.</w:t>
      </w:r>
      <w:r w:rsidR="00C52D38" w:rsidRPr="00C52D38">
        <w:rPr>
          <w:lang w:val="en-US"/>
        </w:rPr>
        <w:t xml:space="preserve"> in the case when there is a reason to maximize the control channel coverage, or in the</w:t>
      </w:r>
      <w:r>
        <w:rPr>
          <w:lang w:val="en-US"/>
        </w:rPr>
        <w:t xml:space="preserve"> case when </w:t>
      </w:r>
      <w:r w:rsidR="00FC4C2E">
        <w:rPr>
          <w:lang w:val="en-US"/>
        </w:rPr>
        <w:t xml:space="preserve">the </w:t>
      </w:r>
      <w:r>
        <w:rPr>
          <w:lang w:val="en-US"/>
        </w:rPr>
        <w:t>UCI payload is large</w:t>
      </w:r>
      <w:r w:rsidR="00C52D38" w:rsidRPr="00C52D38">
        <w:rPr>
          <w:lang w:val="en-US"/>
        </w:rPr>
        <w:t xml:space="preserve">. This </w:t>
      </w:r>
      <w:r w:rsidR="00AB0872">
        <w:rPr>
          <w:lang w:val="en-US"/>
        </w:rPr>
        <w:t>can be</w:t>
      </w:r>
      <w:r w:rsidR="00C52D38" w:rsidRPr="00C52D38">
        <w:rPr>
          <w:lang w:val="en-US"/>
        </w:rPr>
        <w:t xml:space="preserve"> made according to the following rules:</w:t>
      </w:r>
    </w:p>
    <w:p w14:paraId="48E1CB3E" w14:textId="77777777" w:rsidR="00C52D38" w:rsidRPr="001F599B" w:rsidRDefault="00C52D38" w:rsidP="00AA7DD6">
      <w:pPr>
        <w:pStyle w:val="ListParagraph"/>
        <w:numPr>
          <w:ilvl w:val="0"/>
          <w:numId w:val="6"/>
        </w:numPr>
        <w:spacing w:after="60"/>
        <w:contextualSpacing w:val="0"/>
        <w:jc w:val="both"/>
        <w:rPr>
          <w:sz w:val="20"/>
          <w:lang w:val="en-US"/>
        </w:rPr>
      </w:pPr>
      <w:r w:rsidRPr="001F599B">
        <w:rPr>
          <w:sz w:val="20"/>
          <w:lang w:val="en-US"/>
        </w:rPr>
        <w:t xml:space="preserve">UCI transmitted via PUSCH </w:t>
      </w:r>
      <w:r w:rsidR="00FC4C2E">
        <w:rPr>
          <w:sz w:val="20"/>
          <w:lang w:val="en-US"/>
        </w:rPr>
        <w:t>i</w:t>
      </w:r>
      <w:r w:rsidR="00600C54">
        <w:rPr>
          <w:sz w:val="20"/>
          <w:lang w:val="en-US"/>
        </w:rPr>
        <w:t>s</w:t>
      </w:r>
      <w:r w:rsidR="00AB0872">
        <w:rPr>
          <w:sz w:val="20"/>
          <w:lang w:val="en-US"/>
        </w:rPr>
        <w:t xml:space="preserve"> triggered </w:t>
      </w:r>
      <w:r w:rsidR="00FC4C2E">
        <w:rPr>
          <w:sz w:val="20"/>
          <w:lang w:val="en-US"/>
        </w:rPr>
        <w:t xml:space="preserve">by </w:t>
      </w:r>
      <w:r w:rsidRPr="001F599B">
        <w:rPr>
          <w:sz w:val="20"/>
          <w:lang w:val="en-US"/>
        </w:rPr>
        <w:t>means of L1 control i</w:t>
      </w:r>
      <w:r w:rsidR="00FC4C2E">
        <w:rPr>
          <w:sz w:val="20"/>
          <w:lang w:val="en-US"/>
        </w:rPr>
        <w:t>nformation included in UL grant</w:t>
      </w:r>
    </w:p>
    <w:p w14:paraId="48E1CB3F" w14:textId="77777777" w:rsidR="00C52D38" w:rsidRDefault="00C52D38" w:rsidP="00AA7DD6">
      <w:pPr>
        <w:pStyle w:val="ListParagraph"/>
        <w:numPr>
          <w:ilvl w:val="0"/>
          <w:numId w:val="6"/>
        </w:numPr>
        <w:spacing w:after="60"/>
        <w:contextualSpacing w:val="0"/>
        <w:jc w:val="both"/>
        <w:rPr>
          <w:sz w:val="20"/>
          <w:lang w:val="en-US"/>
        </w:rPr>
      </w:pPr>
      <w:r w:rsidRPr="001F599B">
        <w:rPr>
          <w:sz w:val="20"/>
          <w:lang w:val="en-US"/>
        </w:rPr>
        <w:t>Data is rate ma</w:t>
      </w:r>
      <w:r w:rsidR="00AB0872">
        <w:rPr>
          <w:sz w:val="20"/>
          <w:lang w:val="en-US"/>
        </w:rPr>
        <w:t>tched (i.e. mapped) around UCI. This should cover both HARQ-ACK and CSI.</w:t>
      </w:r>
    </w:p>
    <w:p w14:paraId="48E1CB40" w14:textId="78AAB1FE" w:rsidR="00025DCE" w:rsidRDefault="00025DCE" w:rsidP="00AA7DD6">
      <w:pPr>
        <w:pStyle w:val="ListParagraph"/>
        <w:numPr>
          <w:ilvl w:val="0"/>
          <w:numId w:val="6"/>
        </w:numPr>
        <w:spacing w:after="60"/>
        <w:contextualSpacing w:val="0"/>
        <w:jc w:val="both"/>
        <w:rPr>
          <w:sz w:val="20"/>
          <w:lang w:val="en-US"/>
        </w:rPr>
      </w:pPr>
      <w:r>
        <w:rPr>
          <w:sz w:val="20"/>
          <w:lang w:val="en-US"/>
        </w:rPr>
        <w:t>In order to maximize the coding gain for different UCI types, consider joint coding for HARQ-ACK and RI</w:t>
      </w:r>
      <w:r w:rsidR="00A901DA">
        <w:rPr>
          <w:sz w:val="20"/>
          <w:lang w:val="en-US"/>
        </w:rPr>
        <w:t xml:space="preserve"> at least when multiplexed with UL data on PUSCH.</w:t>
      </w:r>
    </w:p>
    <w:p w14:paraId="48E1CB41" w14:textId="722BD599" w:rsidR="0036595A" w:rsidRPr="001F599B" w:rsidRDefault="00025DCE" w:rsidP="00AA7DD6">
      <w:pPr>
        <w:pStyle w:val="ListParagraph"/>
        <w:numPr>
          <w:ilvl w:val="0"/>
          <w:numId w:val="6"/>
        </w:numPr>
        <w:spacing w:after="120"/>
        <w:jc w:val="both"/>
        <w:rPr>
          <w:sz w:val="20"/>
          <w:lang w:val="en-US"/>
        </w:rPr>
      </w:pPr>
      <w:r>
        <w:rPr>
          <w:sz w:val="20"/>
          <w:lang w:val="en-US"/>
        </w:rPr>
        <w:t>The</w:t>
      </w:r>
      <w:r w:rsidR="0036595A" w:rsidRPr="0036595A">
        <w:rPr>
          <w:sz w:val="20"/>
          <w:lang w:val="en-US"/>
        </w:rPr>
        <w:t xml:space="preserve"> current </w:t>
      </w:r>
      <w:r w:rsidR="0042778E">
        <w:rPr>
          <w:sz w:val="20"/>
          <w:lang w:val="en-US"/>
        </w:rPr>
        <w:t xml:space="preserve">LTE </w:t>
      </w:r>
      <w:r w:rsidR="0036595A" w:rsidRPr="0036595A">
        <w:rPr>
          <w:sz w:val="20"/>
          <w:lang w:val="en-US"/>
        </w:rPr>
        <w:t xml:space="preserve">UCI dimension formula can be </w:t>
      </w:r>
      <w:r w:rsidR="00E43DB3">
        <w:rPr>
          <w:sz w:val="20"/>
          <w:lang w:val="en-US"/>
        </w:rPr>
        <w:t>re</w:t>
      </w:r>
      <w:r w:rsidR="0036595A" w:rsidRPr="0036595A">
        <w:rPr>
          <w:sz w:val="20"/>
          <w:lang w:val="en-US"/>
        </w:rPr>
        <w:t xml:space="preserve">used </w:t>
      </w:r>
      <w:r>
        <w:rPr>
          <w:sz w:val="20"/>
          <w:lang w:val="en-US"/>
        </w:rPr>
        <w:t>to determine the number of resource elements for UCI</w:t>
      </w:r>
      <w:r w:rsidR="0036595A" w:rsidRPr="0036595A">
        <w:rPr>
          <w:sz w:val="20"/>
          <w:lang w:val="en-US"/>
        </w:rPr>
        <w:t>. In the case of CP-OFDM, power boosting of UCI can be used as a complementary way to adjust the UCI quality w.r.t data.</w:t>
      </w:r>
    </w:p>
    <w:p w14:paraId="0D9F41AE" w14:textId="30A41183" w:rsidR="00273D2F" w:rsidRDefault="00273D2F" w:rsidP="00AA7DD6">
      <w:pPr>
        <w:spacing w:after="120"/>
        <w:rPr>
          <w:i/>
        </w:rPr>
      </w:pPr>
      <w:r>
        <w:rPr>
          <w:b/>
          <w:i/>
        </w:rPr>
        <w:t>Proposal</w:t>
      </w:r>
      <w:r w:rsidRPr="00367367">
        <w:rPr>
          <w:b/>
          <w:i/>
        </w:rPr>
        <w:t xml:space="preserve"> </w:t>
      </w:r>
      <w:r w:rsidR="00BE7FB4">
        <w:rPr>
          <w:b/>
          <w:i/>
        </w:rPr>
        <w:t>2</w:t>
      </w:r>
      <w:r>
        <w:t xml:space="preserve">: </w:t>
      </w:r>
      <w:r w:rsidRPr="003E51B9">
        <w:rPr>
          <w:i/>
        </w:rPr>
        <w:t xml:space="preserve">Support </w:t>
      </w:r>
      <w:r>
        <w:rPr>
          <w:i/>
        </w:rPr>
        <w:t>UCI on PUSCH for both DFT-S-OFDM and CP-OFDM</w:t>
      </w:r>
      <w:r w:rsidR="00476E55">
        <w:rPr>
          <w:i/>
        </w:rPr>
        <w:t>.</w:t>
      </w:r>
      <w:r>
        <w:rPr>
          <w:i/>
        </w:rPr>
        <w:t xml:space="preserve"> </w:t>
      </w:r>
    </w:p>
    <w:p w14:paraId="48E1CB43" w14:textId="214099D2" w:rsidR="00025DCE" w:rsidRDefault="00025DCE" w:rsidP="00AA7DD6">
      <w:pPr>
        <w:spacing w:after="120"/>
        <w:rPr>
          <w:i/>
        </w:rPr>
      </w:pPr>
      <w:r>
        <w:rPr>
          <w:b/>
          <w:i/>
        </w:rPr>
        <w:t>Proposal</w:t>
      </w:r>
      <w:r w:rsidRPr="00367367">
        <w:rPr>
          <w:b/>
          <w:i/>
        </w:rPr>
        <w:t xml:space="preserve"> </w:t>
      </w:r>
      <w:r w:rsidR="00BE7FB4">
        <w:rPr>
          <w:b/>
          <w:i/>
        </w:rPr>
        <w:t>3</w:t>
      </w:r>
      <w:r>
        <w:t xml:space="preserve">: </w:t>
      </w:r>
      <w:r>
        <w:rPr>
          <w:i/>
        </w:rPr>
        <w:t xml:space="preserve">UCI </w:t>
      </w:r>
      <w:r w:rsidR="0042778E">
        <w:rPr>
          <w:i/>
        </w:rPr>
        <w:t xml:space="preserve">multiplexing </w:t>
      </w:r>
      <w:r>
        <w:rPr>
          <w:i/>
        </w:rPr>
        <w:t>with UL data on PUSCH is triggered by UL grant</w:t>
      </w:r>
      <w:r w:rsidR="00476E55">
        <w:rPr>
          <w:i/>
        </w:rPr>
        <w:t>.</w:t>
      </w:r>
    </w:p>
    <w:p w14:paraId="48E1CB44" w14:textId="4659CEDA" w:rsidR="00025DCE" w:rsidRDefault="00025DCE" w:rsidP="00AA7DD6">
      <w:pPr>
        <w:spacing w:after="120"/>
        <w:rPr>
          <w:i/>
        </w:rPr>
      </w:pPr>
      <w:r>
        <w:rPr>
          <w:b/>
          <w:i/>
        </w:rPr>
        <w:t>Proposal</w:t>
      </w:r>
      <w:r w:rsidRPr="00367367">
        <w:rPr>
          <w:b/>
          <w:i/>
        </w:rPr>
        <w:t xml:space="preserve"> </w:t>
      </w:r>
      <w:r w:rsidR="00BE7FB4">
        <w:rPr>
          <w:b/>
          <w:i/>
        </w:rPr>
        <w:t>4</w:t>
      </w:r>
      <w:r>
        <w:t xml:space="preserve">: </w:t>
      </w:r>
      <w:r w:rsidR="0042778E">
        <w:rPr>
          <w:i/>
        </w:rPr>
        <w:t>UL data</w:t>
      </w:r>
      <w:r>
        <w:rPr>
          <w:i/>
        </w:rPr>
        <w:t xml:space="preserve"> is rate matched around UCI</w:t>
      </w:r>
      <w:r w:rsidR="00476E55">
        <w:rPr>
          <w:i/>
        </w:rPr>
        <w:t>.</w:t>
      </w:r>
    </w:p>
    <w:p w14:paraId="48E1CB45" w14:textId="7E61588F" w:rsidR="00025DCE" w:rsidRDefault="00025DCE" w:rsidP="00AA7DD6">
      <w:pPr>
        <w:spacing w:after="120"/>
        <w:rPr>
          <w:rFonts w:eastAsia="MS Mincho"/>
          <w:lang w:val="en-US" w:eastAsia="ja-JP"/>
        </w:rPr>
      </w:pPr>
      <w:r>
        <w:rPr>
          <w:b/>
          <w:i/>
        </w:rPr>
        <w:t>Proposal</w:t>
      </w:r>
      <w:r w:rsidRPr="00367367">
        <w:rPr>
          <w:b/>
          <w:i/>
        </w:rPr>
        <w:t xml:space="preserve"> </w:t>
      </w:r>
      <w:r w:rsidR="00BE7FB4">
        <w:rPr>
          <w:b/>
          <w:i/>
        </w:rPr>
        <w:t>5</w:t>
      </w:r>
      <w:r>
        <w:t xml:space="preserve"> </w:t>
      </w:r>
      <w:r>
        <w:rPr>
          <w:i/>
        </w:rPr>
        <w:t>Consider joint coding for HARQ-ACK and RI on PUSCH</w:t>
      </w:r>
      <w:r w:rsidR="00476E55">
        <w:rPr>
          <w:i/>
        </w:rPr>
        <w:t>.</w:t>
      </w:r>
      <w:r>
        <w:rPr>
          <w:i/>
        </w:rPr>
        <w:t xml:space="preserve"> </w:t>
      </w:r>
    </w:p>
    <w:p w14:paraId="48E1CB48" w14:textId="778F5E35" w:rsidR="00025DCE" w:rsidRDefault="00025DCE" w:rsidP="00AA7DD6">
      <w:pPr>
        <w:spacing w:after="120"/>
      </w:pPr>
      <w:r>
        <w:rPr>
          <w:b/>
          <w:i/>
        </w:rPr>
        <w:t>Observation</w:t>
      </w:r>
      <w:r w:rsidRPr="00367367">
        <w:rPr>
          <w:b/>
          <w:i/>
        </w:rPr>
        <w:t xml:space="preserve"> </w:t>
      </w:r>
      <w:r w:rsidR="007630E3">
        <w:rPr>
          <w:b/>
          <w:i/>
        </w:rPr>
        <w:t>3</w:t>
      </w:r>
      <w:r>
        <w:t>:</w:t>
      </w:r>
      <w:r>
        <w:rPr>
          <w:i/>
        </w:rPr>
        <w:t xml:space="preserve"> </w:t>
      </w:r>
      <w:r w:rsidR="000433DA">
        <w:rPr>
          <w:i/>
        </w:rPr>
        <w:t>C</w:t>
      </w:r>
      <w:r w:rsidRPr="00025DCE">
        <w:rPr>
          <w:i/>
        </w:rPr>
        <w:t xml:space="preserve">urrent </w:t>
      </w:r>
      <w:r w:rsidR="0042778E">
        <w:rPr>
          <w:i/>
        </w:rPr>
        <w:t xml:space="preserve">LTE </w:t>
      </w:r>
      <w:r w:rsidRPr="00025DCE">
        <w:rPr>
          <w:i/>
        </w:rPr>
        <w:t xml:space="preserve">UCI dimension formula can be </w:t>
      </w:r>
      <w:r w:rsidR="00E43DB3">
        <w:rPr>
          <w:i/>
        </w:rPr>
        <w:t>re</w:t>
      </w:r>
      <w:r w:rsidRPr="00025DCE">
        <w:rPr>
          <w:i/>
        </w:rPr>
        <w:t>used to determine the number of resource elements for UCI</w:t>
      </w:r>
      <w:r w:rsidR="00476E55">
        <w:rPr>
          <w:i/>
        </w:rPr>
        <w:t>.</w:t>
      </w:r>
    </w:p>
    <w:p w14:paraId="48E1CB49" w14:textId="607D0DF9" w:rsidR="00C52D38" w:rsidRPr="00C52D38" w:rsidRDefault="00C52D38" w:rsidP="00AA7DD6">
      <w:pPr>
        <w:spacing w:after="60"/>
        <w:jc w:val="both"/>
        <w:rPr>
          <w:lang w:val="en-US"/>
        </w:rPr>
      </w:pPr>
      <w:r w:rsidRPr="00C52D38">
        <w:t xml:space="preserve">Due to the fact that OFDM has a different frequency diversity mechanism compared to DFT-S-OFDM used in LTE, UCI resource element mapping </w:t>
      </w:r>
      <w:r w:rsidR="00AB0872">
        <w:t>needs to</w:t>
      </w:r>
      <w:r w:rsidRPr="00C52D38">
        <w:t xml:space="preserve"> </w:t>
      </w:r>
      <w:r w:rsidR="0036595A">
        <w:t xml:space="preserve">be </w:t>
      </w:r>
      <w:r w:rsidRPr="00C52D38">
        <w:t>ch</w:t>
      </w:r>
      <w:r w:rsidR="0036595A">
        <w:t>anged compared to LTE</w:t>
      </w:r>
      <w:r w:rsidRPr="00C52D38">
        <w:t>.</w:t>
      </w:r>
      <w:r w:rsidR="00AB0872">
        <w:t xml:space="preserve"> </w:t>
      </w:r>
      <w:r w:rsidRPr="00C52D38">
        <w:t xml:space="preserve">UCI mapping </w:t>
      </w:r>
      <w:r w:rsidR="00AB0872">
        <w:t xml:space="preserve">needs to </w:t>
      </w:r>
      <w:r w:rsidRPr="00C52D38">
        <w:t xml:space="preserve">follow a predetermined pattern (RE mapping order) in frequency and time. </w:t>
      </w:r>
      <w:r w:rsidR="00AA7DD6">
        <w:t xml:space="preserve">A predetermined </w:t>
      </w:r>
      <w:r w:rsidR="008F0544">
        <w:t xml:space="preserve">mapping </w:t>
      </w:r>
      <w:r w:rsidR="00AA7DD6">
        <w:t xml:space="preserve">pattern can achieve higher frequency diversity than direct frequency first mapping when small or modest UCI payload is multiplexed on </w:t>
      </w:r>
      <w:r w:rsidR="008F0544">
        <w:t xml:space="preserve">a </w:t>
      </w:r>
      <w:r w:rsidR="00AA7DD6">
        <w:t xml:space="preserve">wide PUSCH allocation. </w:t>
      </w:r>
      <w:r w:rsidR="00AA4672">
        <w:t xml:space="preserve">Figure </w:t>
      </w:r>
      <w:r w:rsidR="00D91AF3">
        <w:t>2</w:t>
      </w:r>
      <w:r w:rsidR="00273D2F">
        <w:t xml:space="preserve"> </w:t>
      </w:r>
      <w:r w:rsidR="00AA4672">
        <w:t>s</w:t>
      </w:r>
      <w:r w:rsidR="00F72EEB">
        <w:t xml:space="preserve">hows an example of such pattern </w:t>
      </w:r>
      <w:r w:rsidR="0036595A">
        <w:t>for</w:t>
      </w:r>
      <w:r w:rsidR="00F72EEB">
        <w:t xml:space="preserve"> </w:t>
      </w:r>
      <w:r w:rsidR="0042778E">
        <w:t>CP</w:t>
      </w:r>
      <w:r w:rsidR="00F72EEB">
        <w:t xml:space="preserve">-OFDM </w:t>
      </w:r>
      <w:r w:rsidR="0036595A">
        <w:t>with</w:t>
      </w:r>
      <w:r w:rsidR="00F72EEB">
        <w:t xml:space="preserve"> front-loaded RS and TDM multiplexing between</w:t>
      </w:r>
      <w:r w:rsidR="0036595A">
        <w:t xml:space="preserve"> RS</w:t>
      </w:r>
      <w:r w:rsidR="00F72EEB">
        <w:t xml:space="preserve"> </w:t>
      </w:r>
      <w:r w:rsidR="0036595A">
        <w:t xml:space="preserve">and </w:t>
      </w:r>
      <w:r w:rsidR="00F72EEB">
        <w:t>data.</w:t>
      </w:r>
    </w:p>
    <w:p w14:paraId="48E1CB4B" w14:textId="1F164A62" w:rsidR="00025DCE" w:rsidRPr="00BB61E6" w:rsidRDefault="00C52D38" w:rsidP="00AA7DD6">
      <w:pPr>
        <w:pStyle w:val="ListParagraph"/>
        <w:numPr>
          <w:ilvl w:val="0"/>
          <w:numId w:val="5"/>
        </w:numPr>
        <w:spacing w:after="60"/>
        <w:contextualSpacing w:val="0"/>
        <w:jc w:val="both"/>
        <w:rPr>
          <w:sz w:val="20"/>
          <w:szCs w:val="20"/>
          <w:lang w:val="en-US"/>
        </w:rPr>
      </w:pPr>
      <w:r w:rsidRPr="00BB61E6">
        <w:rPr>
          <w:sz w:val="20"/>
          <w:szCs w:val="20"/>
          <w:lang w:val="en-US"/>
        </w:rPr>
        <w:t>P</w:t>
      </w:r>
      <w:r w:rsidR="00AA4672" w:rsidRPr="00BB61E6">
        <w:rPr>
          <w:sz w:val="20"/>
          <w:szCs w:val="20"/>
          <w:lang w:val="en-US"/>
        </w:rPr>
        <w:t xml:space="preserve">attern is defined such that </w:t>
      </w:r>
      <w:r w:rsidRPr="00BB61E6">
        <w:rPr>
          <w:sz w:val="20"/>
          <w:szCs w:val="20"/>
          <w:lang w:val="en-US"/>
        </w:rPr>
        <w:t xml:space="preserve">frequency diversity can be achieved (or maximized) already with a small number of UCI resource elements. </w:t>
      </w:r>
      <w:r w:rsidR="00025DCE" w:rsidRPr="00BB61E6">
        <w:rPr>
          <w:sz w:val="20"/>
          <w:szCs w:val="20"/>
          <w:lang w:val="en-US"/>
        </w:rPr>
        <w:t>The number of frequency domain clusters and the exact pattern is FFS</w:t>
      </w:r>
      <w:r w:rsidR="00A901DA">
        <w:rPr>
          <w:sz w:val="20"/>
          <w:szCs w:val="20"/>
          <w:lang w:val="en-US"/>
        </w:rPr>
        <w:t>.</w:t>
      </w:r>
      <w:r w:rsidR="00025DCE" w:rsidRPr="00BB61E6">
        <w:rPr>
          <w:sz w:val="20"/>
          <w:szCs w:val="20"/>
          <w:lang w:val="en-US"/>
        </w:rPr>
        <w:t xml:space="preserve"> </w:t>
      </w:r>
    </w:p>
    <w:p w14:paraId="48E1CB4C" w14:textId="47AF98BC" w:rsidR="00025DCE" w:rsidRDefault="00AA4672" w:rsidP="00AA7DD6">
      <w:pPr>
        <w:pStyle w:val="ListParagraph"/>
        <w:numPr>
          <w:ilvl w:val="0"/>
          <w:numId w:val="5"/>
        </w:numPr>
        <w:spacing w:after="60"/>
        <w:contextualSpacing w:val="0"/>
        <w:jc w:val="both"/>
        <w:rPr>
          <w:sz w:val="20"/>
          <w:szCs w:val="20"/>
          <w:lang w:val="en-US"/>
        </w:rPr>
      </w:pPr>
      <w:r w:rsidRPr="00F72EEB">
        <w:rPr>
          <w:sz w:val="20"/>
          <w:szCs w:val="20"/>
          <w:lang w:val="en-US"/>
        </w:rPr>
        <w:t>In the considered</w:t>
      </w:r>
      <w:r w:rsidR="00C52D38" w:rsidRPr="00F72EEB">
        <w:rPr>
          <w:sz w:val="20"/>
          <w:szCs w:val="20"/>
          <w:lang w:val="en-US"/>
        </w:rPr>
        <w:t xml:space="preserve"> example, UCI </w:t>
      </w:r>
      <w:r w:rsidRPr="00F72EEB">
        <w:rPr>
          <w:sz w:val="20"/>
          <w:szCs w:val="20"/>
          <w:lang w:val="en-US"/>
        </w:rPr>
        <w:t>is</w:t>
      </w:r>
      <w:r w:rsidR="00C52D38" w:rsidRPr="00F72EEB">
        <w:rPr>
          <w:sz w:val="20"/>
          <w:szCs w:val="20"/>
          <w:lang w:val="en-US"/>
        </w:rPr>
        <w:t xml:space="preserve"> mapped into</w:t>
      </w:r>
      <w:r w:rsidR="008A5939">
        <w:rPr>
          <w:sz w:val="20"/>
          <w:szCs w:val="20"/>
          <w:lang w:val="en-US"/>
        </w:rPr>
        <w:t xml:space="preserve"> four</w:t>
      </w:r>
      <w:r w:rsidR="00C52D38" w:rsidRPr="00F72EEB">
        <w:rPr>
          <w:sz w:val="20"/>
          <w:szCs w:val="20"/>
          <w:lang w:val="en-US"/>
        </w:rPr>
        <w:t xml:space="preserve"> frequency domain clusters (excluding </w:t>
      </w:r>
      <w:r w:rsidR="008A5939">
        <w:rPr>
          <w:sz w:val="20"/>
          <w:szCs w:val="20"/>
          <w:lang w:val="en-US"/>
        </w:rPr>
        <w:t xml:space="preserve">possible </w:t>
      </w:r>
      <w:r w:rsidR="00C52D38" w:rsidRPr="00F72EEB">
        <w:rPr>
          <w:sz w:val="20"/>
          <w:szCs w:val="20"/>
          <w:lang w:val="en-US"/>
        </w:rPr>
        <w:t>resource elements reserved for</w:t>
      </w:r>
      <w:r w:rsidR="008A5939">
        <w:rPr>
          <w:sz w:val="20"/>
          <w:szCs w:val="20"/>
          <w:lang w:val="en-US"/>
        </w:rPr>
        <w:t xml:space="preserve"> DMRS) according to predefined </w:t>
      </w:r>
      <w:r w:rsidR="00C52D38" w:rsidRPr="00F72EEB">
        <w:rPr>
          <w:sz w:val="20"/>
          <w:szCs w:val="20"/>
          <w:lang w:val="en-US"/>
        </w:rPr>
        <w:t>mapping order.</w:t>
      </w:r>
      <w:r w:rsidR="00F72EEB" w:rsidRPr="00F72EEB">
        <w:rPr>
          <w:sz w:val="20"/>
          <w:szCs w:val="20"/>
          <w:lang w:val="en-US"/>
        </w:rPr>
        <w:t xml:space="preserve"> HARQ-ACK and the first part of the CSI (</w:t>
      </w:r>
      <w:r w:rsidR="0042778E">
        <w:rPr>
          <w:sz w:val="20"/>
          <w:szCs w:val="20"/>
          <w:lang w:val="en-US"/>
        </w:rPr>
        <w:t>on</w:t>
      </w:r>
      <w:r w:rsidR="00A901DA">
        <w:rPr>
          <w:sz w:val="20"/>
          <w:szCs w:val="20"/>
          <w:lang w:val="en-US"/>
        </w:rPr>
        <w:t xml:space="preserve"> </w:t>
      </w:r>
      <w:r w:rsidR="00FC4C2E">
        <w:rPr>
          <w:sz w:val="20"/>
          <w:szCs w:val="20"/>
          <w:lang w:val="en-US"/>
        </w:rPr>
        <w:t xml:space="preserve">8 </w:t>
      </w:r>
      <w:r w:rsidR="00F72EEB" w:rsidRPr="00F72EEB">
        <w:rPr>
          <w:sz w:val="20"/>
          <w:szCs w:val="20"/>
          <w:lang w:val="en-US"/>
        </w:rPr>
        <w:t>resource elements</w:t>
      </w:r>
      <w:r w:rsidR="008A5939">
        <w:rPr>
          <w:sz w:val="20"/>
          <w:szCs w:val="20"/>
          <w:lang w:val="en-US"/>
        </w:rPr>
        <w:t xml:space="preserve"> in the current example</w:t>
      </w:r>
      <w:r w:rsidR="00F72EEB" w:rsidRPr="00F72EEB">
        <w:rPr>
          <w:sz w:val="20"/>
          <w:szCs w:val="20"/>
          <w:lang w:val="en-US"/>
        </w:rPr>
        <w:t>) are mapped the PUSCH resources starting from the 2nd OFDM symbol, whereas the second part of the CSI (</w:t>
      </w:r>
      <w:r w:rsidR="0042778E">
        <w:rPr>
          <w:sz w:val="20"/>
          <w:szCs w:val="20"/>
          <w:lang w:val="en-US"/>
        </w:rPr>
        <w:t>on</w:t>
      </w:r>
      <w:r w:rsidR="00A901DA">
        <w:rPr>
          <w:sz w:val="20"/>
          <w:szCs w:val="20"/>
          <w:lang w:val="en-US"/>
        </w:rPr>
        <w:t xml:space="preserve"> </w:t>
      </w:r>
      <w:r w:rsidR="00F72EEB" w:rsidRPr="00F72EEB">
        <w:rPr>
          <w:sz w:val="20"/>
          <w:szCs w:val="20"/>
          <w:lang w:val="en-US"/>
        </w:rPr>
        <w:t>28 resource elements) is mapped onto the PUSCH starting from the last OFDM symbol of the slot</w:t>
      </w:r>
      <w:r w:rsidR="008A5939">
        <w:rPr>
          <w:sz w:val="20"/>
          <w:szCs w:val="20"/>
          <w:lang w:val="en-US"/>
        </w:rPr>
        <w:t>, respectively</w:t>
      </w:r>
      <w:r w:rsidR="00F72EEB" w:rsidRPr="00F72EEB">
        <w:rPr>
          <w:sz w:val="20"/>
          <w:szCs w:val="20"/>
          <w:lang w:val="en-US"/>
        </w:rPr>
        <w:t>.</w:t>
      </w:r>
    </w:p>
    <w:p w14:paraId="48E1CB4D" w14:textId="625888E1" w:rsidR="00C52D38" w:rsidRPr="00C52D38" w:rsidRDefault="00F72EEB" w:rsidP="006F522E">
      <w:pPr>
        <w:pStyle w:val="ListParagraph"/>
        <w:numPr>
          <w:ilvl w:val="0"/>
          <w:numId w:val="5"/>
        </w:numPr>
        <w:rPr>
          <w:sz w:val="20"/>
          <w:szCs w:val="20"/>
          <w:lang w:val="en-US"/>
        </w:rPr>
      </w:pPr>
      <w:r>
        <w:rPr>
          <w:sz w:val="20"/>
          <w:szCs w:val="20"/>
          <w:lang w:val="en-US"/>
        </w:rPr>
        <w:lastRenderedPageBreak/>
        <w:t xml:space="preserve">Similar mapping principle can be applied </w:t>
      </w:r>
      <w:r w:rsidR="00C52D38">
        <w:rPr>
          <w:sz w:val="20"/>
          <w:szCs w:val="20"/>
          <w:lang w:val="en-US"/>
        </w:rPr>
        <w:t>for</w:t>
      </w:r>
      <w:r>
        <w:rPr>
          <w:sz w:val="20"/>
          <w:szCs w:val="20"/>
          <w:lang w:val="en-US"/>
        </w:rPr>
        <w:t xml:space="preserve"> both</w:t>
      </w:r>
      <w:r w:rsidR="00C52D38">
        <w:rPr>
          <w:sz w:val="20"/>
          <w:szCs w:val="20"/>
          <w:lang w:val="en-US"/>
        </w:rPr>
        <w:t xml:space="preserve"> CP-OFDM </w:t>
      </w:r>
      <w:r>
        <w:rPr>
          <w:sz w:val="20"/>
          <w:szCs w:val="20"/>
          <w:lang w:val="en-US"/>
        </w:rPr>
        <w:t>and</w:t>
      </w:r>
      <w:r w:rsidR="00C52D38">
        <w:rPr>
          <w:sz w:val="20"/>
          <w:szCs w:val="20"/>
          <w:lang w:val="en-US"/>
        </w:rPr>
        <w:t xml:space="preserve"> DFT-S-OFDM.</w:t>
      </w:r>
    </w:p>
    <w:p w14:paraId="48E1CB4F" w14:textId="77777777" w:rsidR="00025DCE" w:rsidRDefault="00025DCE" w:rsidP="00AC3D06">
      <w:pPr>
        <w:spacing w:after="0"/>
        <w:rPr>
          <w:b/>
          <w:i/>
        </w:rPr>
      </w:pPr>
    </w:p>
    <w:p w14:paraId="48E1CB50" w14:textId="185BDA92" w:rsidR="00025DCE" w:rsidRDefault="00025DCE" w:rsidP="00025DCE">
      <w:pPr>
        <w:spacing w:after="0"/>
        <w:rPr>
          <w:i/>
        </w:rPr>
      </w:pPr>
      <w:r>
        <w:rPr>
          <w:b/>
          <w:i/>
        </w:rPr>
        <w:t>Proposal</w:t>
      </w:r>
      <w:r w:rsidRPr="00367367">
        <w:rPr>
          <w:b/>
          <w:i/>
        </w:rPr>
        <w:t xml:space="preserve"> </w:t>
      </w:r>
      <w:r w:rsidR="00BE7FB4">
        <w:rPr>
          <w:b/>
          <w:i/>
        </w:rPr>
        <w:t>6</w:t>
      </w:r>
      <w:r>
        <w:t xml:space="preserve">: </w:t>
      </w:r>
      <w:r>
        <w:rPr>
          <w:i/>
        </w:rPr>
        <w:t>Define a mapping pattern providing sufficient frequency diversity for UCI with CP-OFDM</w:t>
      </w:r>
      <w:r w:rsidR="00476E55">
        <w:rPr>
          <w:i/>
        </w:rPr>
        <w:t>.</w:t>
      </w:r>
    </w:p>
    <w:p w14:paraId="011E3C90" w14:textId="16DCD355" w:rsidR="00273D2F" w:rsidRDefault="00025DCE" w:rsidP="006F522E">
      <w:pPr>
        <w:pStyle w:val="ListParagraph"/>
        <w:numPr>
          <w:ilvl w:val="0"/>
          <w:numId w:val="5"/>
        </w:numPr>
        <w:rPr>
          <w:i/>
          <w:sz w:val="20"/>
          <w:szCs w:val="20"/>
          <w:lang w:val="en-US"/>
        </w:rPr>
      </w:pPr>
      <w:r w:rsidRPr="00025DCE">
        <w:rPr>
          <w:i/>
          <w:lang w:val="en-US"/>
        </w:rPr>
        <w:tab/>
      </w:r>
      <w:r w:rsidRPr="00025DCE">
        <w:rPr>
          <w:i/>
          <w:sz w:val="20"/>
          <w:szCs w:val="20"/>
          <w:lang w:val="en-US"/>
        </w:rPr>
        <w:t>The number of frequency domain clusters and the exact pattern is FFS</w:t>
      </w:r>
      <w:r w:rsidR="00476E55">
        <w:rPr>
          <w:i/>
          <w:sz w:val="20"/>
          <w:szCs w:val="20"/>
          <w:lang w:val="en-US"/>
        </w:rPr>
        <w:t>.</w:t>
      </w:r>
    </w:p>
    <w:p w14:paraId="24612428" w14:textId="012647EB" w:rsidR="00273D2F" w:rsidRPr="00273D2F" w:rsidRDefault="00273D2F" w:rsidP="00273D2F">
      <w:pPr>
        <w:pStyle w:val="ListParagraph"/>
        <w:numPr>
          <w:ilvl w:val="0"/>
          <w:numId w:val="5"/>
        </w:numPr>
        <w:rPr>
          <w:i/>
          <w:sz w:val="20"/>
          <w:szCs w:val="20"/>
          <w:lang w:val="en-US"/>
        </w:rPr>
      </w:pPr>
      <w:r w:rsidRPr="00273D2F">
        <w:rPr>
          <w:i/>
          <w:sz w:val="20"/>
          <w:szCs w:val="20"/>
          <w:lang w:val="en-US"/>
        </w:rPr>
        <w:t xml:space="preserve"> Similar mapping principle can be applied for both CP-OFDM and DFT-S-OFDM.</w:t>
      </w:r>
    </w:p>
    <w:p w14:paraId="48E1CB52" w14:textId="77777777" w:rsidR="00025DCE" w:rsidRPr="00025DCE" w:rsidRDefault="00025DCE" w:rsidP="00AC3D06">
      <w:pPr>
        <w:spacing w:after="0"/>
        <w:rPr>
          <w:b/>
          <w:i/>
          <w:lang w:val="en-US"/>
        </w:rPr>
      </w:pPr>
    </w:p>
    <w:p w14:paraId="48E1CB53" w14:textId="77777777" w:rsidR="00AB0872" w:rsidRDefault="00AB0872" w:rsidP="00AC3D06">
      <w:pPr>
        <w:spacing w:after="0"/>
        <w:rPr>
          <w:b/>
          <w:i/>
        </w:rPr>
      </w:pPr>
    </w:p>
    <w:p w14:paraId="48E1CB54" w14:textId="77777777" w:rsidR="00AB0872" w:rsidRDefault="001667BF" w:rsidP="00AB0872">
      <w:pPr>
        <w:spacing w:after="0"/>
        <w:jc w:val="center"/>
        <w:rPr>
          <w:b/>
          <w:i/>
        </w:rPr>
      </w:pPr>
      <w:r w:rsidRPr="001667BF">
        <w:rPr>
          <w:noProof/>
          <w:lang w:val="en-US" w:eastAsia="zh-CN"/>
        </w:rPr>
        <w:drawing>
          <wp:inline distT="0" distB="0" distL="0" distR="0" wp14:anchorId="48E1CB70" wp14:editId="48E1CB71">
            <wp:extent cx="2064947" cy="2792933"/>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8415" cy="2811149"/>
                    </a:xfrm>
                    <a:prstGeom prst="rect">
                      <a:avLst/>
                    </a:prstGeom>
                    <a:noFill/>
                    <a:ln>
                      <a:noFill/>
                    </a:ln>
                  </pic:spPr>
                </pic:pic>
              </a:graphicData>
            </a:graphic>
          </wp:inline>
        </w:drawing>
      </w:r>
    </w:p>
    <w:p w14:paraId="48E1CB55" w14:textId="77777777" w:rsidR="00AB0872" w:rsidRDefault="00AB0872" w:rsidP="00AB0872">
      <w:pPr>
        <w:spacing w:after="0"/>
        <w:jc w:val="center"/>
        <w:rPr>
          <w:b/>
          <w:i/>
        </w:rPr>
      </w:pPr>
    </w:p>
    <w:p w14:paraId="48E1CB56" w14:textId="5AD305AB" w:rsidR="00AB0872" w:rsidRDefault="00AB0872" w:rsidP="00AB0872">
      <w:pPr>
        <w:spacing w:after="0"/>
        <w:jc w:val="center"/>
        <w:rPr>
          <w:b/>
          <w:i/>
        </w:rPr>
      </w:pPr>
      <w:r w:rsidRPr="00286BD1">
        <w:rPr>
          <w:b/>
          <w:lang w:val="en-US"/>
        </w:rPr>
        <w:t xml:space="preserve">Figure </w:t>
      </w:r>
      <w:r w:rsidR="00D91AF3">
        <w:rPr>
          <w:b/>
        </w:rPr>
        <w:t>2.</w:t>
      </w:r>
      <w:r w:rsidR="00D91AF3" w:rsidRPr="00286BD1">
        <w:rPr>
          <w:b/>
          <w:lang w:val="en-US"/>
        </w:rPr>
        <w:t xml:space="preserve"> </w:t>
      </w:r>
      <w:r>
        <w:rPr>
          <w:b/>
          <w:lang w:val="en-US"/>
        </w:rPr>
        <w:t>Example</w:t>
      </w:r>
      <w:r w:rsidR="00D91AF3">
        <w:rPr>
          <w:b/>
          <w:lang w:val="en-US"/>
        </w:rPr>
        <w:t xml:space="preserve"> on</w:t>
      </w:r>
      <w:r w:rsidR="00FA0F35">
        <w:rPr>
          <w:b/>
          <w:lang w:val="en-US"/>
        </w:rPr>
        <w:t xml:space="preserve"> </w:t>
      </w:r>
      <w:r w:rsidR="00F72EEB">
        <w:rPr>
          <w:b/>
          <w:lang w:val="en-US"/>
        </w:rPr>
        <w:t xml:space="preserve">UCI multiplexing with UL data. </w:t>
      </w:r>
    </w:p>
    <w:p w14:paraId="48E1CB57" w14:textId="77777777" w:rsidR="0036595A" w:rsidRDefault="0036595A" w:rsidP="00AC3D06">
      <w:pPr>
        <w:spacing w:after="0"/>
        <w:rPr>
          <w:b/>
          <w:i/>
          <w:sz w:val="12"/>
        </w:rPr>
      </w:pPr>
    </w:p>
    <w:p w14:paraId="48E1CB58" w14:textId="1CEF9C1E"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77777777" w:rsidR="00731B79" w:rsidRDefault="003D3FBA" w:rsidP="00AA7DD6">
      <w:pPr>
        <w:spacing w:after="120"/>
        <w:jc w:val="both"/>
        <w:rPr>
          <w:bCs/>
        </w:rPr>
      </w:pPr>
      <w:r w:rsidRPr="00A51522">
        <w:t xml:space="preserve">In this contribution we have discussed </w:t>
      </w:r>
      <w:r w:rsidR="00342AD2">
        <w:rPr>
          <w:bCs/>
        </w:rPr>
        <w:t xml:space="preserve">the </w:t>
      </w:r>
      <w:r w:rsidR="00C52D38">
        <w:rPr>
          <w:bCs/>
        </w:rPr>
        <w:t>UCI multiplexing design in the presence of UL data</w:t>
      </w:r>
      <w:r w:rsidR="006060C2">
        <w:rPr>
          <w:bCs/>
        </w:rPr>
        <w:t>.</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48CC1C08" w14:textId="0CDC54BC" w:rsidR="007630E3" w:rsidRDefault="007630E3" w:rsidP="00AA7DD6">
      <w:pPr>
        <w:spacing w:after="120"/>
        <w:rPr>
          <w:b/>
          <w:i/>
        </w:rPr>
      </w:pPr>
      <w:r w:rsidRPr="00F43D3C">
        <w:rPr>
          <w:b/>
          <w:i/>
        </w:rPr>
        <w:t>Observation 1</w:t>
      </w:r>
      <w:r w:rsidRPr="00F43D3C">
        <w:t>:</w:t>
      </w:r>
      <w:r w:rsidR="00F43D3C">
        <w:t xml:space="preserve"> </w:t>
      </w:r>
      <w:r w:rsidR="00F43D3C">
        <w:rPr>
          <w:i/>
        </w:rPr>
        <w:t>UCI on PUSCH should be used in cases where s</w:t>
      </w:r>
      <w:r w:rsidR="00F43D3C" w:rsidRPr="003C2222">
        <w:rPr>
          <w:i/>
        </w:rPr>
        <w:t>imultaneous transmission of</w:t>
      </w:r>
      <w:r w:rsidR="00F43D3C">
        <w:rPr>
          <w:i/>
        </w:rPr>
        <w:t xml:space="preserve"> long</w:t>
      </w:r>
      <w:r w:rsidR="00F43D3C" w:rsidRPr="003C2222">
        <w:rPr>
          <w:i/>
        </w:rPr>
        <w:t xml:space="preserve"> PUCCH and PUSCH</w:t>
      </w:r>
      <w:r w:rsidR="00F43D3C">
        <w:rPr>
          <w:i/>
        </w:rPr>
        <w:t xml:space="preserve"> is problematic</w:t>
      </w:r>
      <w:r w:rsidR="00476E55">
        <w:rPr>
          <w:i/>
        </w:rPr>
        <w:t>.</w:t>
      </w:r>
    </w:p>
    <w:p w14:paraId="5776183F" w14:textId="7BAB5A07" w:rsidR="00E67719" w:rsidRDefault="00E67719" w:rsidP="00AA7DD6">
      <w:pPr>
        <w:spacing w:after="120"/>
        <w:rPr>
          <w:i/>
        </w:rPr>
      </w:pPr>
      <w:r>
        <w:rPr>
          <w:b/>
          <w:i/>
        </w:rPr>
        <w:t>Observation</w:t>
      </w:r>
      <w:r w:rsidRPr="00367367">
        <w:rPr>
          <w:b/>
          <w:i/>
        </w:rPr>
        <w:t xml:space="preserve"> </w:t>
      </w:r>
      <w:r w:rsidR="007630E3">
        <w:rPr>
          <w:b/>
          <w:i/>
        </w:rPr>
        <w:t>2</w:t>
      </w:r>
      <w:r>
        <w:t>:</w:t>
      </w:r>
      <w:r>
        <w:rPr>
          <w:i/>
        </w:rPr>
        <w:t xml:space="preserve"> Current UCI multiplexing solution defined in LTE cannot be used as such in NR</w:t>
      </w:r>
      <w:r w:rsidR="00476E55">
        <w:rPr>
          <w:i/>
        </w:rPr>
        <w:t>.</w:t>
      </w:r>
      <w:r>
        <w:rPr>
          <w:i/>
        </w:rPr>
        <w:t xml:space="preserve">  </w:t>
      </w:r>
    </w:p>
    <w:p w14:paraId="27D482B8" w14:textId="1A7AEF40" w:rsidR="00E67719" w:rsidRDefault="00E67719" w:rsidP="00E67719">
      <w:pPr>
        <w:spacing w:after="0"/>
        <w:rPr>
          <w:i/>
        </w:rPr>
      </w:pPr>
      <w:r>
        <w:rPr>
          <w:b/>
          <w:i/>
        </w:rPr>
        <w:t>Observation</w:t>
      </w:r>
      <w:r w:rsidRPr="00367367">
        <w:rPr>
          <w:b/>
          <w:i/>
        </w:rPr>
        <w:t xml:space="preserve"> </w:t>
      </w:r>
      <w:r w:rsidR="007630E3">
        <w:rPr>
          <w:b/>
          <w:i/>
        </w:rPr>
        <w:t>3</w:t>
      </w:r>
      <w:r>
        <w:t>:</w:t>
      </w:r>
      <w:r>
        <w:rPr>
          <w:i/>
        </w:rPr>
        <w:t xml:space="preserve"> </w:t>
      </w:r>
      <w:r w:rsidR="00476E55">
        <w:rPr>
          <w:i/>
        </w:rPr>
        <w:t>C</w:t>
      </w:r>
      <w:r w:rsidRPr="00025DCE">
        <w:rPr>
          <w:i/>
        </w:rPr>
        <w:t xml:space="preserve">urrent </w:t>
      </w:r>
      <w:r>
        <w:rPr>
          <w:i/>
        </w:rPr>
        <w:t xml:space="preserve">LTE </w:t>
      </w:r>
      <w:r w:rsidRPr="00025DCE">
        <w:rPr>
          <w:i/>
        </w:rPr>
        <w:t>UCI dimension formula can be used to determine the number of resource elements for UCI</w:t>
      </w:r>
    </w:p>
    <w:p w14:paraId="48E1CB5C" w14:textId="77777777" w:rsidR="00025DCE" w:rsidRDefault="00025DCE" w:rsidP="00025DCE">
      <w:pPr>
        <w:spacing w:after="0"/>
        <w:rPr>
          <w:b/>
          <w:i/>
        </w:rPr>
      </w:pPr>
    </w:p>
    <w:p w14:paraId="033B54B5" w14:textId="54169996" w:rsidR="00AB16D3" w:rsidRDefault="00AB16D3" w:rsidP="00AA7DD6">
      <w:pPr>
        <w:spacing w:after="120"/>
        <w:rPr>
          <w:b/>
        </w:rPr>
      </w:pPr>
      <w:r>
        <w:rPr>
          <w:b/>
          <w:i/>
        </w:rPr>
        <w:t>Proposal 1</w:t>
      </w:r>
      <w:r>
        <w:t xml:space="preserve">: </w:t>
      </w:r>
      <w:r w:rsidRPr="003C2222">
        <w:rPr>
          <w:i/>
        </w:rPr>
        <w:t>Simultaneous transmission of</w:t>
      </w:r>
      <w:r>
        <w:rPr>
          <w:i/>
        </w:rPr>
        <w:t xml:space="preserve"> long</w:t>
      </w:r>
      <w:r w:rsidRPr="003C2222">
        <w:rPr>
          <w:i/>
        </w:rPr>
        <w:t xml:space="preserve"> PUCCH and PUSCH</w:t>
      </w:r>
      <w:r>
        <w:rPr>
          <w:i/>
        </w:rPr>
        <w:t xml:space="preserve"> is supported only with CP-OFDM waveform.</w:t>
      </w:r>
    </w:p>
    <w:p w14:paraId="74A5313A" w14:textId="79392B82" w:rsidR="00BE7FB4" w:rsidRDefault="00BE7FB4" w:rsidP="00AA7DD6">
      <w:pPr>
        <w:spacing w:after="120"/>
        <w:rPr>
          <w:i/>
        </w:rPr>
      </w:pPr>
      <w:r>
        <w:rPr>
          <w:b/>
          <w:i/>
        </w:rPr>
        <w:t>Proposal</w:t>
      </w:r>
      <w:r w:rsidRPr="00367367">
        <w:rPr>
          <w:b/>
          <w:i/>
        </w:rPr>
        <w:t xml:space="preserve"> </w:t>
      </w:r>
      <w:r>
        <w:rPr>
          <w:b/>
          <w:i/>
        </w:rPr>
        <w:t>2</w:t>
      </w:r>
      <w:r>
        <w:t xml:space="preserve">: </w:t>
      </w:r>
      <w:r w:rsidRPr="00147ED7">
        <w:rPr>
          <w:i/>
        </w:rPr>
        <w:t xml:space="preserve">Support </w:t>
      </w:r>
      <w:r>
        <w:rPr>
          <w:i/>
        </w:rPr>
        <w:t>UCI on PUSCH for both DFT-S-OFDM and CP-OFDM</w:t>
      </w:r>
      <w:r w:rsidR="00476E55">
        <w:rPr>
          <w:i/>
        </w:rPr>
        <w:t>.</w:t>
      </w:r>
      <w:r>
        <w:rPr>
          <w:i/>
        </w:rPr>
        <w:t xml:space="preserve"> </w:t>
      </w:r>
    </w:p>
    <w:p w14:paraId="44A2E0AC" w14:textId="21472273" w:rsidR="002A0E68" w:rsidRDefault="002A0E68" w:rsidP="00AA7DD6">
      <w:pPr>
        <w:spacing w:after="120"/>
        <w:rPr>
          <w:i/>
        </w:rPr>
      </w:pPr>
      <w:r>
        <w:rPr>
          <w:b/>
          <w:i/>
        </w:rPr>
        <w:t>Proposal</w:t>
      </w:r>
      <w:r w:rsidRPr="00367367">
        <w:rPr>
          <w:b/>
          <w:i/>
        </w:rPr>
        <w:t xml:space="preserve"> </w:t>
      </w:r>
      <w:r w:rsidR="00BE7FB4">
        <w:rPr>
          <w:b/>
          <w:i/>
        </w:rPr>
        <w:t>3</w:t>
      </w:r>
      <w:r>
        <w:t xml:space="preserve">: </w:t>
      </w:r>
      <w:r>
        <w:rPr>
          <w:i/>
        </w:rPr>
        <w:t>UCI multiplexing with UL data on PUSCH is triggered by UL grant</w:t>
      </w:r>
      <w:r w:rsidR="00476E55">
        <w:rPr>
          <w:i/>
        </w:rPr>
        <w:t>.</w:t>
      </w:r>
    </w:p>
    <w:p w14:paraId="3791FD07" w14:textId="410151F2" w:rsidR="002A0E68" w:rsidRDefault="002A0E68" w:rsidP="00AA7DD6">
      <w:pPr>
        <w:spacing w:after="120"/>
        <w:rPr>
          <w:i/>
        </w:rPr>
      </w:pPr>
      <w:r>
        <w:rPr>
          <w:b/>
          <w:i/>
        </w:rPr>
        <w:t>Proposal</w:t>
      </w:r>
      <w:r w:rsidRPr="00367367">
        <w:rPr>
          <w:b/>
          <w:i/>
        </w:rPr>
        <w:t xml:space="preserve"> </w:t>
      </w:r>
      <w:r w:rsidR="00BE7FB4">
        <w:rPr>
          <w:b/>
          <w:i/>
        </w:rPr>
        <w:t>4</w:t>
      </w:r>
      <w:r>
        <w:t xml:space="preserve">: </w:t>
      </w:r>
      <w:r>
        <w:rPr>
          <w:i/>
        </w:rPr>
        <w:t>UL data is rate matched around UCI</w:t>
      </w:r>
      <w:r w:rsidR="00476E55">
        <w:rPr>
          <w:i/>
        </w:rPr>
        <w:t>.</w:t>
      </w:r>
    </w:p>
    <w:p w14:paraId="301CDB10" w14:textId="6AB18548" w:rsidR="00E67719" w:rsidRDefault="00E67719" w:rsidP="00AA7DD6">
      <w:pPr>
        <w:spacing w:after="120"/>
        <w:rPr>
          <w:rFonts w:eastAsia="MS Mincho"/>
          <w:lang w:val="en-US" w:eastAsia="ja-JP"/>
        </w:rPr>
      </w:pPr>
      <w:r>
        <w:rPr>
          <w:b/>
          <w:i/>
        </w:rPr>
        <w:t>Proposal</w:t>
      </w:r>
      <w:r w:rsidRPr="00367367">
        <w:rPr>
          <w:b/>
          <w:i/>
        </w:rPr>
        <w:t xml:space="preserve"> </w:t>
      </w:r>
      <w:r w:rsidR="00BE7FB4">
        <w:rPr>
          <w:b/>
          <w:i/>
        </w:rPr>
        <w:t>5</w:t>
      </w:r>
      <w:r w:rsidR="00BE7FB4" w:rsidRPr="003E51B9">
        <w:rPr>
          <w:i/>
        </w:rPr>
        <w:t>:</w:t>
      </w:r>
      <w:r>
        <w:t xml:space="preserve"> </w:t>
      </w:r>
      <w:r>
        <w:rPr>
          <w:i/>
        </w:rPr>
        <w:t>Consider joint coding for HARQ-ACK and RI on PUSCH</w:t>
      </w:r>
      <w:r w:rsidR="00476E55">
        <w:rPr>
          <w:i/>
        </w:rPr>
        <w:t>.</w:t>
      </w:r>
      <w:r>
        <w:rPr>
          <w:i/>
        </w:rPr>
        <w:t xml:space="preserve"> </w:t>
      </w:r>
    </w:p>
    <w:p w14:paraId="63D97D98" w14:textId="3753093A" w:rsidR="00E67719" w:rsidRDefault="00E67719" w:rsidP="00E67719">
      <w:pPr>
        <w:spacing w:after="0"/>
        <w:rPr>
          <w:i/>
        </w:rPr>
      </w:pPr>
      <w:r>
        <w:rPr>
          <w:b/>
          <w:i/>
        </w:rPr>
        <w:t>Proposal</w:t>
      </w:r>
      <w:r w:rsidRPr="00367367">
        <w:rPr>
          <w:b/>
          <w:i/>
        </w:rPr>
        <w:t xml:space="preserve"> </w:t>
      </w:r>
      <w:r w:rsidR="00BE7FB4">
        <w:rPr>
          <w:b/>
          <w:i/>
        </w:rPr>
        <w:t>6</w:t>
      </w:r>
      <w:r>
        <w:t xml:space="preserve">: </w:t>
      </w:r>
      <w:r>
        <w:rPr>
          <w:i/>
        </w:rPr>
        <w:t>Define a mapping pattern providing sufficient frequency diversity for UCI with CP-OFDM</w:t>
      </w:r>
      <w:r w:rsidR="00476E55">
        <w:rPr>
          <w:i/>
        </w:rPr>
        <w:t>.</w:t>
      </w:r>
    </w:p>
    <w:p w14:paraId="3B3D1255" w14:textId="0795C965" w:rsidR="00273D2F" w:rsidRDefault="00E67719" w:rsidP="00E67719">
      <w:pPr>
        <w:pStyle w:val="ListParagraph"/>
        <w:numPr>
          <w:ilvl w:val="0"/>
          <w:numId w:val="5"/>
        </w:numPr>
        <w:rPr>
          <w:i/>
          <w:sz w:val="20"/>
          <w:szCs w:val="20"/>
          <w:lang w:val="en-US"/>
        </w:rPr>
      </w:pPr>
      <w:r w:rsidRPr="00025DCE">
        <w:rPr>
          <w:i/>
          <w:sz w:val="20"/>
          <w:szCs w:val="20"/>
          <w:lang w:val="en-US"/>
        </w:rPr>
        <w:t>The number of frequency domain clusters and the exact pattern is FFS</w:t>
      </w:r>
      <w:r w:rsidR="00476E55">
        <w:rPr>
          <w:i/>
          <w:sz w:val="20"/>
          <w:szCs w:val="20"/>
          <w:lang w:val="en-US"/>
        </w:rPr>
        <w:t>.</w:t>
      </w:r>
    </w:p>
    <w:p w14:paraId="29B41081" w14:textId="46E81523" w:rsidR="00E67719" w:rsidRPr="00025DCE" w:rsidRDefault="00273D2F" w:rsidP="00E67719">
      <w:pPr>
        <w:pStyle w:val="ListParagraph"/>
        <w:numPr>
          <w:ilvl w:val="0"/>
          <w:numId w:val="5"/>
        </w:numPr>
        <w:rPr>
          <w:i/>
          <w:sz w:val="20"/>
          <w:szCs w:val="20"/>
          <w:lang w:val="en-US"/>
        </w:rPr>
      </w:pPr>
      <w:r w:rsidRPr="00273D2F">
        <w:rPr>
          <w:i/>
          <w:sz w:val="20"/>
          <w:szCs w:val="20"/>
          <w:lang w:val="en-US"/>
        </w:rPr>
        <w:t>Similar mapping principle can be applied for both CP-OFDM and DFT-S-OFDM.</w:t>
      </w:r>
      <w:r w:rsidR="00E67719" w:rsidRPr="00025DCE">
        <w:rPr>
          <w:i/>
          <w:sz w:val="20"/>
          <w:szCs w:val="20"/>
          <w:lang w:val="en-US"/>
        </w:rPr>
        <w:t xml:space="preserve"> </w:t>
      </w:r>
    </w:p>
    <w:p w14:paraId="48E1CB64" w14:textId="77777777" w:rsidR="0034111C" w:rsidRPr="00A51522" w:rsidRDefault="0034111C">
      <w:pPr>
        <w:pStyle w:val="Heading1"/>
      </w:pPr>
      <w:r w:rsidRPr="00A51522">
        <w:t>References</w:t>
      </w:r>
      <w:r w:rsidR="00A2459D" w:rsidRPr="00A51522">
        <w:t xml:space="preserve"> </w:t>
      </w:r>
    </w:p>
    <w:p w14:paraId="48E1CB65" w14:textId="62941709" w:rsidR="00055676" w:rsidRPr="000433DA" w:rsidRDefault="00BB3CD3" w:rsidP="00F43D3C">
      <w:pPr>
        <w:numPr>
          <w:ilvl w:val="0"/>
          <w:numId w:val="1"/>
        </w:numPr>
      </w:pPr>
      <w:r w:rsidRPr="00BB3CD3">
        <w:rPr>
          <w:lang w:val="en-US"/>
        </w:rPr>
        <w:t>RP-170847, “</w:t>
      </w:r>
      <w:r w:rsidRPr="00BB3CD3">
        <w:rPr>
          <w:i/>
          <w:lang w:val="en-US"/>
        </w:rPr>
        <w:t>New WID on New Radio Access Technology</w:t>
      </w:r>
      <w:r w:rsidRPr="00BB3CD3">
        <w:rPr>
          <w:lang w:val="en-US"/>
        </w:rPr>
        <w:t>”, NTT DOCOMO</w:t>
      </w:r>
    </w:p>
    <w:p w14:paraId="48E1CB66" w14:textId="77777777" w:rsidR="00777315" w:rsidRPr="000433DA" w:rsidRDefault="00777315">
      <w:pPr>
        <w:numPr>
          <w:ilvl w:val="0"/>
          <w:numId w:val="1"/>
        </w:numPr>
      </w:pPr>
      <w:r w:rsidRPr="000433DA">
        <w:t>TR 38.913, “</w:t>
      </w:r>
      <w:r w:rsidRPr="000433DA">
        <w:rPr>
          <w:i/>
          <w:lang w:eastAsia="zh-CN"/>
        </w:rPr>
        <w:t>Study on Scenarios and Requirements for Next Generation Access Technologies</w:t>
      </w:r>
      <w:r w:rsidRPr="000433DA">
        <w:t>”, 3GPP</w:t>
      </w:r>
    </w:p>
    <w:p w14:paraId="043B4E50" w14:textId="415822B1" w:rsidR="00635AF1" w:rsidRPr="000433DA" w:rsidRDefault="00635AF1">
      <w:pPr>
        <w:numPr>
          <w:ilvl w:val="0"/>
          <w:numId w:val="1"/>
        </w:numPr>
      </w:pPr>
      <w:r w:rsidRPr="000433DA">
        <w:t>RAN1 Chairman’s Notes, 3GPP TSG RAN WG1 Meeting #87, 3GPP.</w:t>
      </w:r>
    </w:p>
    <w:p w14:paraId="60E966AE" w14:textId="2B160045" w:rsidR="00AB16D3" w:rsidRPr="000433DA" w:rsidRDefault="00EE3C76" w:rsidP="000433DA">
      <w:pPr>
        <w:numPr>
          <w:ilvl w:val="0"/>
          <w:numId w:val="1"/>
        </w:numPr>
      </w:pPr>
      <w:r w:rsidRPr="000433DA">
        <w:lastRenderedPageBreak/>
        <w:t>R1-170</w:t>
      </w:r>
      <w:r w:rsidR="00C10E9C">
        <w:t>5232</w:t>
      </w:r>
      <w:r w:rsidR="00364763" w:rsidRPr="000433DA">
        <w:t>, “</w:t>
      </w:r>
      <w:r w:rsidR="00B2084F" w:rsidRPr="000433DA">
        <w:rPr>
          <w:i/>
        </w:rPr>
        <w:t xml:space="preserve">On the </w:t>
      </w:r>
      <w:r w:rsidR="00635AF1" w:rsidRPr="000433DA">
        <w:rPr>
          <w:i/>
        </w:rPr>
        <w:t xml:space="preserve">design of </w:t>
      </w:r>
      <w:r w:rsidR="00AB16D3" w:rsidRPr="000433DA">
        <w:rPr>
          <w:i/>
        </w:rPr>
        <w:t xml:space="preserve">long </w:t>
      </w:r>
      <w:r w:rsidR="00B2084F" w:rsidRPr="000433DA">
        <w:rPr>
          <w:i/>
        </w:rPr>
        <w:t>PUCCH for NR</w:t>
      </w:r>
      <w:r w:rsidR="00364763" w:rsidRPr="000433DA">
        <w:t>”, Nokia, Alcatel-Lucent Shanghai Bell</w:t>
      </w:r>
    </w:p>
    <w:p w14:paraId="3BCC0FB9" w14:textId="73BD6013" w:rsidR="00E67719" w:rsidRPr="00F43D3C" w:rsidRDefault="00EE3C76" w:rsidP="000433DA">
      <w:pPr>
        <w:numPr>
          <w:ilvl w:val="0"/>
          <w:numId w:val="1"/>
        </w:numPr>
        <w:rPr>
          <w:sz w:val="18"/>
        </w:rPr>
      </w:pPr>
      <w:r w:rsidRPr="000433DA">
        <w:t>R1-170</w:t>
      </w:r>
      <w:r w:rsidR="00C10E9C">
        <w:t>5234</w:t>
      </w:r>
      <w:r w:rsidR="00EA7C29" w:rsidRPr="000433DA">
        <w:t xml:space="preserve">, </w:t>
      </w:r>
      <w:r w:rsidR="00AB16D3" w:rsidRPr="000433DA">
        <w:t>“</w:t>
      </w:r>
      <w:r w:rsidR="00AB16D3" w:rsidRPr="000433DA">
        <w:rPr>
          <w:i/>
        </w:rPr>
        <w:t xml:space="preserve">On the </w:t>
      </w:r>
      <w:r w:rsidR="00635AF1" w:rsidRPr="000433DA">
        <w:rPr>
          <w:i/>
        </w:rPr>
        <w:t xml:space="preserve">design of </w:t>
      </w:r>
      <w:r w:rsidR="00AB16D3" w:rsidRPr="000433DA">
        <w:rPr>
          <w:i/>
        </w:rPr>
        <w:t>short PUCCH for NR</w:t>
      </w:r>
      <w:r w:rsidR="00AB16D3" w:rsidRPr="000433DA">
        <w:t>”, Nokia, Alcatel-Lucent Shanghai Bell</w:t>
      </w:r>
    </w:p>
    <w:p w14:paraId="65BDF18B" w14:textId="774C42F6" w:rsidR="00D91AF3" w:rsidRPr="000433DA" w:rsidRDefault="00EE3C76" w:rsidP="000433DA">
      <w:pPr>
        <w:numPr>
          <w:ilvl w:val="0"/>
          <w:numId w:val="1"/>
        </w:numPr>
        <w:rPr>
          <w:sz w:val="18"/>
          <w:lang w:val="en-US"/>
        </w:rPr>
      </w:pPr>
      <w:r w:rsidRPr="000433DA">
        <w:rPr>
          <w:sz w:val="18"/>
          <w:lang w:val="en-US"/>
        </w:rPr>
        <w:t>R1-1703323</w:t>
      </w:r>
      <w:r w:rsidR="00EA7C29" w:rsidRPr="000433DA">
        <w:rPr>
          <w:sz w:val="18"/>
          <w:lang w:val="en-US"/>
        </w:rPr>
        <w:t xml:space="preserve">, </w:t>
      </w:r>
      <w:r w:rsidR="00EB5863" w:rsidRPr="000433DA">
        <w:rPr>
          <w:sz w:val="18"/>
          <w:lang w:val="en-US"/>
        </w:rPr>
        <w:t>“</w:t>
      </w:r>
      <w:r w:rsidR="00EB5863" w:rsidRPr="000433DA">
        <w:rPr>
          <w:i/>
          <w:sz w:val="18"/>
          <w:lang w:val="en-US"/>
        </w:rPr>
        <w:t>DFT-S-OFDMA impacts in the NR UL design</w:t>
      </w:r>
      <w:r w:rsidR="00EB5863" w:rsidRPr="000433DA">
        <w:rPr>
          <w:sz w:val="18"/>
          <w:lang w:val="en-US"/>
        </w:rPr>
        <w:t>”, Nokia, Alcatel-Lucent Shanghai Bell</w:t>
      </w:r>
    </w:p>
    <w:p w14:paraId="53A04AF0" w14:textId="219147BD" w:rsidR="00D91AF3" w:rsidRPr="000433DA" w:rsidRDefault="00D91AF3" w:rsidP="000433DA">
      <w:pPr>
        <w:numPr>
          <w:ilvl w:val="0"/>
          <w:numId w:val="1"/>
        </w:numPr>
        <w:rPr>
          <w:sz w:val="18"/>
          <w:lang w:val="en-US"/>
        </w:rPr>
      </w:pPr>
      <w:r>
        <w:rPr>
          <w:sz w:val="18"/>
          <w:lang w:val="en-US"/>
        </w:rPr>
        <w:t>R1-1703297, “</w:t>
      </w:r>
      <w:r w:rsidRPr="000433DA">
        <w:rPr>
          <w:i/>
          <w:sz w:val="18"/>
          <w:lang w:val="en-US"/>
        </w:rPr>
        <w:t>On PUCCH with simultaneous data transmission</w:t>
      </w:r>
      <w:r>
        <w:rPr>
          <w:sz w:val="18"/>
          <w:lang w:val="en-US"/>
        </w:rPr>
        <w:t>”, Ericsson</w:t>
      </w:r>
    </w:p>
    <w:p w14:paraId="656B98D8" w14:textId="17319CBE" w:rsidR="00D91AF3" w:rsidRPr="000433DA" w:rsidRDefault="00D91AF3" w:rsidP="000433DA">
      <w:pPr>
        <w:numPr>
          <w:ilvl w:val="0"/>
          <w:numId w:val="1"/>
        </w:numPr>
        <w:rPr>
          <w:sz w:val="18"/>
          <w:lang w:val="en-US"/>
        </w:rPr>
      </w:pPr>
      <w:r>
        <w:rPr>
          <w:sz w:val="18"/>
          <w:lang w:val="en-US"/>
        </w:rPr>
        <w:t>R1-1702635, “</w:t>
      </w:r>
      <w:r w:rsidRPr="000433DA">
        <w:rPr>
          <w:i/>
          <w:sz w:val="18"/>
          <w:lang w:val="en-US"/>
        </w:rPr>
        <w:t>UCI and data multiplexing</w:t>
      </w:r>
      <w:r>
        <w:rPr>
          <w:sz w:val="18"/>
          <w:lang w:val="en-US"/>
        </w:rPr>
        <w:t>”, Qualcomm</w:t>
      </w:r>
    </w:p>
    <w:p w14:paraId="20C3F625" w14:textId="431BAD1E" w:rsidR="00AB16D3" w:rsidRPr="000433DA" w:rsidRDefault="00D91AF3" w:rsidP="000433DA">
      <w:pPr>
        <w:numPr>
          <w:ilvl w:val="0"/>
          <w:numId w:val="1"/>
        </w:numPr>
        <w:spacing w:after="0"/>
        <w:rPr>
          <w:sz w:val="18"/>
          <w:lang w:val="en-US"/>
        </w:rPr>
      </w:pPr>
      <w:r>
        <w:rPr>
          <w:sz w:val="18"/>
          <w:lang w:val="en-US"/>
        </w:rPr>
        <w:t>R1-1702232,”</w:t>
      </w:r>
      <w:r w:rsidRPr="000433DA">
        <w:rPr>
          <w:i/>
          <w:sz w:val="18"/>
          <w:lang w:val="en-US"/>
        </w:rPr>
        <w:t>Long PUCCH and data multiplexing</w:t>
      </w:r>
      <w:r>
        <w:rPr>
          <w:sz w:val="18"/>
          <w:lang w:val="en-US"/>
        </w:rPr>
        <w:t>”, Intel</w:t>
      </w:r>
    </w:p>
    <w:p w14:paraId="6385D833" w14:textId="77777777" w:rsidR="00AB16D3" w:rsidRPr="003E51B9" w:rsidRDefault="00AB16D3" w:rsidP="003E51B9">
      <w:pPr>
        <w:spacing w:after="0"/>
        <w:ind w:left="357"/>
        <w:rPr>
          <w:sz w:val="18"/>
          <w:lang w:val="en-US"/>
        </w:rPr>
      </w:pPr>
    </w:p>
    <w:sectPr w:rsidR="00AB16D3" w:rsidRPr="003E51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D7A2E" w14:textId="77777777" w:rsidR="00E716F7" w:rsidRDefault="00E716F7">
      <w:r>
        <w:separator/>
      </w:r>
    </w:p>
  </w:endnote>
  <w:endnote w:type="continuationSeparator" w:id="0">
    <w:p w14:paraId="4ADB8DF6" w14:textId="77777777" w:rsidR="00E716F7" w:rsidRDefault="00E7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D064E" w14:textId="77777777" w:rsidR="00E716F7" w:rsidRDefault="00E716F7">
      <w:r>
        <w:separator/>
      </w:r>
    </w:p>
  </w:footnote>
  <w:footnote w:type="continuationSeparator" w:id="0">
    <w:p w14:paraId="707BD3C9" w14:textId="77777777" w:rsidR="00E716F7" w:rsidRDefault="00E71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7"/>
  </w:num>
  <w:num w:numId="4">
    <w:abstractNumId w:val="2"/>
  </w:num>
  <w:num w:numId="5">
    <w:abstractNumId w:val="5"/>
  </w:num>
  <w:num w:numId="6">
    <w:abstractNumId w:val="6"/>
  </w:num>
  <w:num w:numId="7">
    <w:abstractNumId w:val="4"/>
  </w:num>
  <w:num w:numId="8">
    <w:abstractNumId w:val="8"/>
  </w:num>
  <w:num w:numId="9">
    <w:abstractNumId w:val="9"/>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72D"/>
    <w:rsid w:val="00030785"/>
    <w:rsid w:val="000314CD"/>
    <w:rsid w:val="00033544"/>
    <w:rsid w:val="0003479E"/>
    <w:rsid w:val="0003569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970"/>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1B9"/>
    <w:rsid w:val="003E64A9"/>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1AF3"/>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4B05"/>
    <w:rsid w:val="00DE541C"/>
    <w:rsid w:val="00DE737B"/>
    <w:rsid w:val="00DF100B"/>
    <w:rsid w:val="00DF4359"/>
    <w:rsid w:val="00DF73C1"/>
    <w:rsid w:val="00DF7751"/>
    <w:rsid w:val="00E031BB"/>
    <w:rsid w:val="00E04161"/>
    <w:rsid w:val="00E0576C"/>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SP-5AIRPNAIUNRU-1830940522-512</_dlc_DocId>
    <_dlc_DocIdUrl xmlns="71c5aaf6-e6ce-465b-b873-5148d2a4c105">
      <Url>https://nokia.sharepoint.com/sites/c5g/5gradio/_layouts/15/DocIdRedir.aspx?ID=SP-5AIRPNAIUNRU-1830940522-512</Url>
      <Description>SP-5AIRPNAIUNRU-1830940522-512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81649AB-F45E-4DFE-BC49-FF3AC568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C787C27-D3BD-4EA0-99C7-769E4B06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4</cp:revision>
  <cp:lastPrinted>2016-06-20T11:35:00Z</cp:lastPrinted>
  <dcterms:created xsi:type="dcterms:W3CDTF">2017-03-24T14:47:00Z</dcterms:created>
  <dcterms:modified xsi:type="dcterms:W3CDTF">2017-03-25T02:31:00Z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0dc8c479-f325-498d-8815-5e20bfe069d4</vt:lpwstr>
  </property>
</Properties>
</file>